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4622B6" w:rsidR="006C410B" w:rsidP="006C410B" w:rsidRDefault="006C410B" w14:paraId="1bdb1f5" w14:textId="1bdb1f5">
      <w:pPr>
        <w:tabs>
          <w:tab w:val="left" w:pos="5940"/>
        </w:tabs>
        <w:spacing w:after="0" w:line="240" w:lineRule="atLeast"/>
        <w15:collapsed w:val="false"/>
        <w:rPr>
          <w:rFonts w:eastAsia="Times New Roman" w:cs="Arial"/>
          <w:spacing w:val="8"/>
          <w:szCs w:val="24"/>
          <w:lang w:eastAsia="hr-HR"/>
        </w:rPr>
      </w:pPr>
      <w:bookmarkStart w:name="_GoBack" w:id="0"/>
      <w:bookmarkEnd w:id="0"/>
      <w:r w:rsidRPr="004622B6">
        <w:rPr>
          <w:rFonts w:eastAsia="Times New Roman" w:cs="Arial"/>
          <w:szCs w:val="24"/>
          <w:lang w:eastAsia="hr-HR"/>
        </w:rPr>
        <w:t xml:space="preserve">REPUBLIKA HRVATSKA </w:t>
      </w:r>
      <w:r w:rsidRPr="004622B6">
        <w:rPr>
          <w:rFonts w:eastAsia="Times New Roman" w:cs="Arial"/>
          <w:szCs w:val="24"/>
          <w:lang w:eastAsia="hr-HR"/>
        </w:rPr>
        <w:tab/>
      </w:r>
      <w:r w:rsidRPr="004622B6">
        <w:rPr>
          <w:rFonts w:eastAsia="Times New Roman" w:cs="Arial"/>
          <w:szCs w:val="24"/>
          <w:lang w:eastAsia="hr-HR"/>
        </w:rPr>
        <w:tab/>
      </w:r>
      <w:r w:rsidRPr="004622B6">
        <w:rPr>
          <w:rFonts w:eastAsia="Times New Roman" w:cs="Arial"/>
          <w:szCs w:val="24"/>
          <w:lang w:eastAsia="hr-HR"/>
        </w:rPr>
        <w:tab/>
      </w:r>
      <w:r w:rsidRPr="004622B6">
        <w:rPr>
          <w:rFonts w:eastAsia="Times New Roman" w:cs="Arial"/>
          <w:szCs w:val="24"/>
          <w:lang w:eastAsia="hr-HR"/>
        </w:rPr>
        <w:tab/>
        <w:t xml:space="preserve">       </w:t>
      </w:r>
    </w:p>
    <w:p w:rsidRPr="004622B6" w:rsidR="006C410B" w:rsidP="006C410B" w:rsidRDefault="006C410B">
      <w:pPr>
        <w:spacing w:after="0" w:line="240" w:lineRule="atLeast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TRGOVAČKI SUD U PAZINU</w:t>
      </w:r>
    </w:p>
    <w:p w:rsidRPr="004622B6" w:rsidR="006C410B" w:rsidP="006C410B" w:rsidRDefault="006C410B">
      <w:pPr>
        <w:spacing w:after="0" w:line="240" w:lineRule="auto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 xml:space="preserve">52000 PAZIN, Dršćevka 1 </w:t>
      </w:r>
      <w:r w:rsidRPr="004622B6">
        <w:rPr>
          <w:rFonts w:eastAsia="Times New Roman" w:cs="Arial"/>
          <w:szCs w:val="24"/>
          <w:lang w:eastAsia="hr-HR"/>
        </w:rPr>
        <w:tab/>
      </w:r>
      <w:r w:rsidRPr="004622B6">
        <w:rPr>
          <w:rFonts w:eastAsia="Times New Roman" w:cs="Arial"/>
          <w:szCs w:val="24"/>
          <w:lang w:eastAsia="hr-HR"/>
        </w:rPr>
        <w:tab/>
      </w:r>
      <w:r w:rsidRPr="004622B6">
        <w:rPr>
          <w:rFonts w:eastAsia="Times New Roman" w:cs="Arial"/>
          <w:szCs w:val="24"/>
          <w:lang w:eastAsia="hr-HR"/>
        </w:rPr>
        <w:tab/>
      </w:r>
      <w:r w:rsidRPr="004622B6">
        <w:rPr>
          <w:rFonts w:eastAsia="Times New Roman" w:cs="Arial"/>
          <w:szCs w:val="24"/>
          <w:lang w:eastAsia="hr-HR"/>
        </w:rPr>
        <w:tab/>
      </w:r>
      <w:r w:rsidRPr="004622B6">
        <w:rPr>
          <w:rFonts w:eastAsia="Times New Roman" w:cs="Arial"/>
          <w:szCs w:val="24"/>
          <w:lang w:eastAsia="hr-HR"/>
        </w:rPr>
        <w:tab/>
      </w:r>
      <w:r w:rsidRPr="004622B6">
        <w:rPr>
          <w:rFonts w:eastAsia="Times New Roman" w:cs="Arial"/>
          <w:szCs w:val="24"/>
          <w:lang w:eastAsia="hr-HR"/>
        </w:rPr>
        <w:tab/>
      </w:r>
      <w:r w:rsidRPr="004622B6" w:rsidR="004622B6">
        <w:rPr>
          <w:rFonts w:eastAsia="Times New Roman" w:cs="Arial"/>
          <w:szCs w:val="24"/>
          <w:lang w:eastAsia="hr-HR"/>
        </w:rPr>
        <w:t xml:space="preserve">       </w:t>
      </w:r>
      <w:r w:rsidRPr="004622B6">
        <w:rPr>
          <w:rFonts w:eastAsia="Times New Roman" w:cs="Arial"/>
          <w:szCs w:val="24"/>
          <w:lang w:eastAsia="hr-HR"/>
        </w:rPr>
        <w:t>St-13/2025-</w:t>
      </w:r>
      <w:r w:rsidR="00E201DA">
        <w:rPr>
          <w:rFonts w:eastAsia="Times New Roman" w:cs="Arial"/>
          <w:szCs w:val="24"/>
          <w:lang w:eastAsia="hr-HR"/>
        </w:rPr>
        <w:t>24</w:t>
      </w:r>
      <w:r w:rsidRPr="004622B6">
        <w:rPr>
          <w:rFonts w:eastAsia="Times New Roman" w:cs="Arial"/>
          <w:szCs w:val="24"/>
          <w:lang w:eastAsia="hr-HR"/>
        </w:rPr>
        <w:t xml:space="preserve">  </w:t>
      </w:r>
      <w:r w:rsidRPr="004622B6">
        <w:rPr>
          <w:rFonts w:eastAsia="Times New Roman" w:cs="Arial"/>
          <w:szCs w:val="24"/>
          <w:lang w:eastAsia="hr-HR"/>
        </w:rPr>
        <w:br/>
      </w:r>
    </w:p>
    <w:p w:rsidR="006C410B" w:rsidP="006C410B" w:rsidRDefault="006C410B">
      <w:pPr>
        <w:spacing w:after="0" w:line="240" w:lineRule="auto"/>
        <w:rPr>
          <w:rFonts w:eastAsia="Times New Roman" w:cs="Arial"/>
          <w:szCs w:val="24"/>
          <w:lang w:eastAsia="hr-HR"/>
        </w:rPr>
      </w:pPr>
    </w:p>
    <w:p w:rsidRPr="004622B6" w:rsidR="0054148E" w:rsidP="006C410B" w:rsidRDefault="0054148E">
      <w:pPr>
        <w:spacing w:after="0" w:line="240" w:lineRule="auto"/>
        <w:rPr>
          <w:rFonts w:eastAsia="Times New Roman" w:cs="Arial"/>
          <w:szCs w:val="24"/>
          <w:lang w:eastAsia="hr-HR"/>
        </w:rPr>
      </w:pPr>
    </w:p>
    <w:p w:rsidRPr="004622B6" w:rsidR="006C410B" w:rsidP="006C410B" w:rsidRDefault="006C410B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Z A P I S N I K</w:t>
      </w:r>
    </w:p>
    <w:p w:rsidRPr="004622B6" w:rsidR="006C410B" w:rsidP="006C410B" w:rsidRDefault="006C410B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(ispitno ročište)</w:t>
      </w:r>
    </w:p>
    <w:p w:rsidRPr="004622B6" w:rsidR="006C410B" w:rsidP="006C410B" w:rsidRDefault="006C410B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</w:p>
    <w:p w:rsidRPr="004622B6" w:rsidR="006C410B" w:rsidP="006C410B" w:rsidRDefault="006C410B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 xml:space="preserve">Održano dana 21. svibnja 2025. </w:t>
      </w:r>
    </w:p>
    <w:p w:rsidRPr="004622B6" w:rsidR="006C410B" w:rsidP="006C410B" w:rsidRDefault="006C410B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 xml:space="preserve">kod Trgovačkog suda u Pazinu, </w:t>
      </w:r>
    </w:p>
    <w:p w:rsidRPr="004622B6" w:rsidR="006C410B" w:rsidP="006C410B" w:rsidRDefault="006C410B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 xml:space="preserve">u predstečajnom postupku nad dužnikom </w:t>
      </w:r>
    </w:p>
    <w:p w:rsidRPr="004622B6" w:rsidR="006C410B" w:rsidP="006C410B" w:rsidRDefault="006C410B">
      <w:pPr>
        <w:spacing w:after="0" w:line="240" w:lineRule="atLeast"/>
        <w:jc w:val="center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bCs/>
          <w:szCs w:val="24"/>
          <w:lang w:eastAsia="hr-HR"/>
        </w:rPr>
        <w:t>BANKO TRANSPORT d.o.o., Tinjan, Banki 28, OIB: 78169601466</w:t>
      </w:r>
    </w:p>
    <w:p w:rsidRPr="004622B6" w:rsidR="006C410B" w:rsidP="006C410B" w:rsidRDefault="006C410B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</w:p>
    <w:p w:rsidRPr="004622B6" w:rsidR="006C410B" w:rsidP="006C410B" w:rsidRDefault="006C410B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4622B6" w:rsidR="006C410B" w:rsidP="006C410B" w:rsidRDefault="006C410B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OD SUDA NAZOČNI:</w:t>
      </w:r>
    </w:p>
    <w:p w:rsidRPr="004622B6" w:rsidR="006C410B" w:rsidP="006C410B" w:rsidRDefault="006C410B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 xml:space="preserve">Adrijana Labinjan Skok, sutkinja </w:t>
      </w:r>
    </w:p>
    <w:p w:rsidRPr="004622B6" w:rsidR="006C410B" w:rsidP="006C410B" w:rsidRDefault="006C410B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Jasmina Matika, zapisničarka</w:t>
      </w:r>
    </w:p>
    <w:p w:rsidRPr="004622B6" w:rsidR="006C410B" w:rsidP="006C410B" w:rsidRDefault="006C410B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4622B6" w:rsidR="006C410B" w:rsidP="006C410B" w:rsidRDefault="006C410B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4622B6" w:rsidR="006C410B" w:rsidP="006C410B" w:rsidRDefault="006C410B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Početak u 12:30 sati.</w:t>
      </w:r>
    </w:p>
    <w:p w:rsidRPr="004622B6" w:rsidR="006C410B" w:rsidP="006C410B" w:rsidRDefault="006C410B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4622B6" w:rsidR="006C410B" w:rsidP="006C410B" w:rsidRDefault="006C410B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650B49" w:rsidR="006C410B" w:rsidP="006C410B" w:rsidRDefault="006C410B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650B49">
        <w:rPr>
          <w:rFonts w:eastAsia="Times New Roman" w:cs="Arial"/>
          <w:szCs w:val="24"/>
          <w:lang w:eastAsia="hr-HR"/>
        </w:rPr>
        <w:t>Utvrđuje se da su na današnje ročište pristupili:</w:t>
      </w:r>
    </w:p>
    <w:p w:rsidRPr="00650B49" w:rsidR="00650B49" w:rsidP="006C410B" w:rsidRDefault="006C410B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650B49">
        <w:rPr>
          <w:rFonts w:eastAsia="Times New Roman" w:cs="Arial"/>
          <w:szCs w:val="24"/>
          <w:lang w:eastAsia="hr-HR"/>
        </w:rPr>
        <w:t xml:space="preserve">- za dužnika: </w:t>
      </w:r>
      <w:r w:rsidRPr="00650B49" w:rsidR="00650B49">
        <w:rPr>
          <w:rFonts w:eastAsia="Times New Roman" w:cs="Arial"/>
          <w:szCs w:val="24"/>
          <w:lang w:eastAsia="hr-HR"/>
        </w:rPr>
        <w:t xml:space="preserve">zz Darko Banko i </w:t>
      </w:r>
      <w:r w:rsidRPr="00650B49" w:rsidR="00E201DA">
        <w:rPr>
          <w:rFonts w:eastAsia="Times New Roman" w:cs="Arial"/>
          <w:szCs w:val="24"/>
          <w:lang w:eastAsia="hr-HR"/>
        </w:rPr>
        <w:t>zamjenik pun. Filip Simić, odvjetnik iz Pule</w:t>
      </w:r>
      <w:r w:rsidRPr="00650B49" w:rsidR="00650B49">
        <w:rPr>
          <w:rFonts w:eastAsia="Times New Roman" w:cs="Arial"/>
          <w:szCs w:val="24"/>
          <w:lang w:eastAsia="hr-HR"/>
        </w:rPr>
        <w:t xml:space="preserve">, zamjenička </w:t>
      </w:r>
    </w:p>
    <w:p w:rsidRPr="00650B49" w:rsidR="006C410B" w:rsidP="006C410B" w:rsidRDefault="00650B49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650B49">
        <w:rPr>
          <w:rFonts w:eastAsia="Times New Roman" w:cs="Arial"/>
          <w:szCs w:val="24"/>
          <w:lang w:eastAsia="hr-HR"/>
        </w:rPr>
        <w:t xml:space="preserve">  punomoć u spisu</w:t>
      </w:r>
    </w:p>
    <w:p w:rsidRPr="00650B49" w:rsidR="006C410B" w:rsidP="006C410B" w:rsidRDefault="006C410B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650B49">
        <w:rPr>
          <w:rFonts w:eastAsia="Times New Roman" w:cs="Arial"/>
          <w:szCs w:val="24"/>
          <w:lang w:eastAsia="hr-HR"/>
        </w:rPr>
        <w:t>- povjerenik Alein Khan</w:t>
      </w:r>
    </w:p>
    <w:p w:rsidRPr="00650B49" w:rsidR="006C410B" w:rsidP="006C410B" w:rsidRDefault="006C410B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650B49">
        <w:rPr>
          <w:rFonts w:eastAsia="Times New Roman" w:cs="Arial"/>
          <w:szCs w:val="24"/>
          <w:lang w:eastAsia="hr-HR"/>
        </w:rPr>
        <w:t xml:space="preserve">- vjerovnici: </w:t>
      </w:r>
    </w:p>
    <w:p w:rsidRPr="00650B49" w:rsidR="00650B49" w:rsidP="006C410B" w:rsidRDefault="006C410B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650B49">
        <w:rPr>
          <w:rFonts w:eastAsia="Times New Roman" w:cs="Arial"/>
          <w:szCs w:val="24"/>
          <w:lang w:eastAsia="hr-HR"/>
        </w:rPr>
        <w:t>- R</w:t>
      </w:r>
      <w:r w:rsidRPr="00650B49" w:rsidR="00E201DA">
        <w:rPr>
          <w:rFonts w:eastAsia="Times New Roman" w:cs="Arial"/>
          <w:szCs w:val="24"/>
          <w:lang w:eastAsia="hr-HR"/>
        </w:rPr>
        <w:t>epublika Hrvatska po punomoćnici Ani Morić, višoj državnoodvjetničkoj savjetnici</w:t>
      </w:r>
      <w:r w:rsidRPr="00650B49" w:rsidR="00650B49">
        <w:rPr>
          <w:rFonts w:eastAsia="Times New Roman" w:cs="Arial"/>
          <w:szCs w:val="24"/>
          <w:lang w:eastAsia="hr-HR"/>
        </w:rPr>
        <w:t xml:space="preserve"> – </w:t>
      </w:r>
    </w:p>
    <w:p w:rsidRPr="00650B49" w:rsidR="006C410B" w:rsidP="006C410B" w:rsidRDefault="00650B49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650B49">
        <w:rPr>
          <w:rFonts w:eastAsia="Times New Roman" w:cs="Arial"/>
          <w:szCs w:val="24"/>
          <w:lang w:eastAsia="hr-HR"/>
        </w:rPr>
        <w:t xml:space="preserve">  specijalistici</w:t>
      </w:r>
      <w:r w:rsidRPr="00650B49" w:rsidR="00E201DA">
        <w:rPr>
          <w:rFonts w:eastAsia="Times New Roman" w:cs="Arial"/>
          <w:szCs w:val="24"/>
          <w:lang w:eastAsia="hr-HR"/>
        </w:rPr>
        <w:t xml:space="preserve"> u</w:t>
      </w:r>
      <w:r w:rsidRPr="00650B49" w:rsidR="006C410B">
        <w:rPr>
          <w:rFonts w:eastAsia="Times New Roman" w:cs="Arial"/>
          <w:szCs w:val="24"/>
          <w:lang w:eastAsia="hr-HR"/>
        </w:rPr>
        <w:t xml:space="preserve"> ŽDO u Puli</w:t>
      </w:r>
      <w:r w:rsidRPr="00650B49">
        <w:rPr>
          <w:rFonts w:eastAsia="Times New Roman" w:cs="Arial"/>
          <w:szCs w:val="24"/>
          <w:lang w:eastAsia="hr-HR"/>
        </w:rPr>
        <w:t>, punomoć prilaže</w:t>
      </w:r>
    </w:p>
    <w:p w:rsidRPr="004622B6" w:rsidR="006C410B" w:rsidP="006C410B" w:rsidRDefault="006C410B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4622B6" w:rsidR="006C410B" w:rsidP="006C410B" w:rsidRDefault="006C410B">
      <w:pPr>
        <w:spacing w:after="0" w:line="240" w:lineRule="auto"/>
        <w:jc w:val="both"/>
        <w:rPr>
          <w:rFonts w:eastAsia="Times New Roman" w:cs="Arial"/>
          <w:color w:val="FF0000"/>
          <w:szCs w:val="24"/>
          <w:lang w:eastAsia="hr-HR"/>
        </w:rPr>
      </w:pPr>
      <w:r w:rsidRPr="004622B6">
        <w:rPr>
          <w:rFonts w:eastAsia="Times New Roman" w:cs="Arial"/>
          <w:color w:val="FF0000"/>
          <w:szCs w:val="24"/>
          <w:lang w:eastAsia="hr-HR"/>
        </w:rPr>
        <w:tab/>
      </w:r>
    </w:p>
    <w:p w:rsidRPr="004622B6" w:rsidR="006C410B" w:rsidP="006C410B" w:rsidRDefault="006C410B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Sutkinja otvara raspravu i objavljuje da je predmet današnjeg ročišta ispitivanje prijavljenih tražbina.</w:t>
      </w:r>
    </w:p>
    <w:p w:rsidRPr="004622B6" w:rsidR="006C410B" w:rsidP="006C410B" w:rsidRDefault="006C410B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 xml:space="preserve"> </w:t>
      </w:r>
    </w:p>
    <w:p w:rsidRPr="004622B6" w:rsidR="006C410B" w:rsidP="006C410B" w:rsidRDefault="006C410B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Izlučna i razlučna prava nisu predmet ispitivanja (čl. 260. st. 3. i 4. Stečajnog zakona, Narodne novine broj 71/2015, 104/2017, 36/2022, 27/2024, dalje: SZ).</w:t>
      </w:r>
    </w:p>
    <w:p w:rsidRPr="004622B6" w:rsidR="006C410B" w:rsidP="006C410B" w:rsidRDefault="006C410B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</w:p>
    <w:p w:rsidRPr="004622B6" w:rsidR="006C410B" w:rsidP="006C410B" w:rsidRDefault="006C410B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Na ovom ročištu mogu se priznati osporene tražbine.</w:t>
      </w:r>
    </w:p>
    <w:p w:rsidRPr="004622B6" w:rsidR="006C410B" w:rsidP="006C410B" w:rsidRDefault="006C410B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</w:p>
    <w:p w:rsidRPr="004622B6" w:rsidR="006C410B" w:rsidP="006C410B" w:rsidRDefault="006C410B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 xml:space="preserve">Utvrđuje se da je poziv vjerovnicima za današnje ispitno ročište javno priopćen i objavljen putem e-oglasne ploče dana 28. siječnja 2025.  </w:t>
      </w:r>
    </w:p>
    <w:p w:rsidR="0054148E" w:rsidP="006C410B" w:rsidRDefault="0054148E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4622B6" w:rsidR="0054148E" w:rsidP="006C410B" w:rsidRDefault="0054148E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="006C410B" w:rsidP="006C410B" w:rsidRDefault="006C410B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Prelazi se na ispitivanje svake prijavljene tražbine:</w:t>
      </w:r>
    </w:p>
    <w:p w:rsidRPr="004622B6" w:rsidR="0054148E" w:rsidP="006C410B" w:rsidRDefault="0054148E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4622B6" w:rsidR="006C410B" w:rsidP="006C410B" w:rsidRDefault="006C410B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4622B6" w:rsidR="00571287" w:rsidP="00571287" w:rsidRDefault="0057128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1. A1 Hrvatska d.o.o., Vrtni put 1, 10000 Zagreb, OIB: 29524210204, prijavio je tražbinu u iznosu od 4.129,50 eura.</w:t>
      </w:r>
    </w:p>
    <w:p w:rsidRPr="004622B6" w:rsidR="00571287" w:rsidP="00571287" w:rsidRDefault="0057128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Povjerenik nije osporio prijavljenu tražbinu.</w:t>
      </w:r>
    </w:p>
    <w:p w:rsidRPr="004622B6" w:rsidR="00571287" w:rsidP="00571287" w:rsidRDefault="0057128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lastRenderedPageBreak/>
        <w:t>Dužnik nije osporio prijavljenu tražbinu.</w:t>
      </w:r>
    </w:p>
    <w:p w:rsidRPr="004622B6" w:rsidR="00571287" w:rsidP="00571287" w:rsidRDefault="0057128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Ni jedan vjerovnik nije osporio prijavljenu tražbinu.</w:t>
      </w:r>
    </w:p>
    <w:p w:rsidRPr="004622B6" w:rsidR="00571287" w:rsidP="00571287" w:rsidRDefault="0057128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4622B6" w:rsidR="00571287" w:rsidP="00571287" w:rsidRDefault="0057128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 xml:space="preserve">Sudac objavljuje da se tražbina vjerovnika A1 Hrvatska d.o.o., Vrtni put 1, 10000 Zagreb, OIB: 29524210204, smatra utvrđenom u iznosu od 4.129,50 eura. </w:t>
      </w:r>
    </w:p>
    <w:p w:rsidRPr="004622B6" w:rsidR="00571287" w:rsidP="006C410B" w:rsidRDefault="0057128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4622B6" w:rsidR="003F5346" w:rsidP="003F5346" w:rsidRDefault="003F5346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2. ADRIA TRANS LOGISTIC d.o.o., Srbljani 57A, Pazin, OIB: 67402863037, prijavio je tražbinu u iznosu od 106.767,84 eura.</w:t>
      </w:r>
    </w:p>
    <w:p w:rsidRPr="004622B6" w:rsidR="003F5346" w:rsidP="003F5346" w:rsidRDefault="003F5346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Povjerenik nije osporio prijavljenu tražbinu.</w:t>
      </w:r>
    </w:p>
    <w:p w:rsidRPr="004622B6" w:rsidR="003F5346" w:rsidP="003F5346" w:rsidRDefault="003F5346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Dužnik nije osporio prijavljenu tražbinu.</w:t>
      </w:r>
    </w:p>
    <w:p w:rsidRPr="004622B6" w:rsidR="003F5346" w:rsidP="003F5346" w:rsidRDefault="003F5346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Ni jedan vjerovnik nije osporio prijavljenu tražbinu.</w:t>
      </w:r>
    </w:p>
    <w:p w:rsidRPr="004622B6" w:rsidR="003F5346" w:rsidP="003F5346" w:rsidRDefault="003F5346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4622B6" w:rsidR="003F5346" w:rsidP="003F5346" w:rsidRDefault="003F5346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 xml:space="preserve">Sudac objavljuje da se tražbina vjerovnika ADRIA TRANS LOGISTIC d.o.o., Srbljani 57A, Pazin, OIB: 67402863037, smatra utvrđenom u iznosu od 106.767,84 eura. </w:t>
      </w:r>
    </w:p>
    <w:p w:rsidRPr="004622B6" w:rsidR="00571287" w:rsidP="006C410B" w:rsidRDefault="0057128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4622B6" w:rsidR="000B26C7" w:rsidP="000B26C7" w:rsidRDefault="000B26C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 xml:space="preserve">3. </w:t>
      </w:r>
      <w:r w:rsidRPr="004622B6" w:rsidR="00CF0BE3">
        <w:rPr>
          <w:rFonts w:eastAsia="Times New Roman" w:cs="Arial"/>
          <w:szCs w:val="24"/>
          <w:lang w:eastAsia="hr-HR"/>
        </w:rPr>
        <w:t>AGENCIJA M.I.P. d.o.o. u stečaju, Brečevići, Banki 28, 52444 Tinjan</w:t>
      </w:r>
      <w:r w:rsidRPr="004622B6">
        <w:rPr>
          <w:rFonts w:eastAsia="Times New Roman" w:cs="Arial"/>
          <w:szCs w:val="24"/>
          <w:lang w:eastAsia="hr-HR"/>
        </w:rPr>
        <w:t xml:space="preserve">, OIB: </w:t>
      </w:r>
      <w:r w:rsidRPr="004622B6" w:rsidR="00CF0BE3">
        <w:rPr>
          <w:rFonts w:eastAsia="Times New Roman" w:cs="Arial"/>
          <w:szCs w:val="24"/>
          <w:lang w:eastAsia="hr-HR"/>
        </w:rPr>
        <w:t>12323886976</w:t>
      </w:r>
      <w:r w:rsidRPr="004622B6">
        <w:rPr>
          <w:rFonts w:eastAsia="Times New Roman" w:cs="Arial"/>
          <w:szCs w:val="24"/>
          <w:lang w:eastAsia="hr-HR"/>
        </w:rPr>
        <w:t xml:space="preserve">, prijavio je tražbinu u iznosu od </w:t>
      </w:r>
      <w:r w:rsidRPr="004622B6" w:rsidR="00CF0BE3">
        <w:rPr>
          <w:rFonts w:eastAsia="Times New Roman" w:cs="Arial"/>
          <w:szCs w:val="24"/>
          <w:lang w:eastAsia="hr-HR"/>
        </w:rPr>
        <w:t xml:space="preserve">566.740,85 </w:t>
      </w:r>
      <w:r w:rsidRPr="004622B6">
        <w:rPr>
          <w:rFonts w:eastAsia="Times New Roman" w:cs="Arial"/>
          <w:szCs w:val="24"/>
          <w:lang w:eastAsia="hr-HR"/>
        </w:rPr>
        <w:t>eura.</w:t>
      </w:r>
    </w:p>
    <w:p w:rsidRPr="004622B6" w:rsidR="000B26C7" w:rsidP="000B26C7" w:rsidRDefault="000B26C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Povjerenik nije osporio prijavljenu tražbinu.</w:t>
      </w:r>
    </w:p>
    <w:p w:rsidRPr="004622B6" w:rsidR="000B26C7" w:rsidP="000B26C7" w:rsidRDefault="000B26C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Dužnik nije osporio prijavljenu tražbinu.</w:t>
      </w:r>
    </w:p>
    <w:p w:rsidRPr="004622B6" w:rsidR="000B26C7" w:rsidP="000B26C7" w:rsidRDefault="000B26C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Ni jedan vjerovnik nije osporio prijavljenu tražbinu.</w:t>
      </w:r>
    </w:p>
    <w:p w:rsidRPr="004622B6" w:rsidR="000B26C7" w:rsidP="000B26C7" w:rsidRDefault="000B26C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4622B6" w:rsidR="000B26C7" w:rsidP="000B26C7" w:rsidRDefault="000B26C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 xml:space="preserve">Sudac objavljuje da se tražbina vjerovnika </w:t>
      </w:r>
      <w:r w:rsidRPr="004622B6" w:rsidR="00CF0BE3">
        <w:rPr>
          <w:rFonts w:eastAsia="Times New Roman" w:cs="Arial"/>
          <w:szCs w:val="24"/>
          <w:lang w:eastAsia="hr-HR"/>
        </w:rPr>
        <w:t>AGENCIJA M.I.P. d.o.o. u stečaju, Brečevići, Banki 28, 52444 Tinjan, OIB: 12323886976</w:t>
      </w:r>
      <w:r w:rsidRPr="004622B6">
        <w:rPr>
          <w:rFonts w:eastAsia="Times New Roman" w:cs="Arial"/>
          <w:szCs w:val="24"/>
          <w:lang w:eastAsia="hr-HR"/>
        </w:rPr>
        <w:t xml:space="preserve">, smatra utvrđenom u iznosu od </w:t>
      </w:r>
      <w:r w:rsidRPr="004622B6" w:rsidR="00CF0BE3">
        <w:rPr>
          <w:rFonts w:eastAsia="Times New Roman" w:cs="Arial"/>
          <w:szCs w:val="24"/>
          <w:lang w:eastAsia="hr-HR"/>
        </w:rPr>
        <w:t xml:space="preserve">566.740,85 </w:t>
      </w:r>
      <w:r w:rsidRPr="004622B6">
        <w:rPr>
          <w:rFonts w:eastAsia="Times New Roman" w:cs="Arial"/>
          <w:szCs w:val="24"/>
          <w:lang w:eastAsia="hr-HR"/>
        </w:rPr>
        <w:t xml:space="preserve">eura. </w:t>
      </w:r>
    </w:p>
    <w:p w:rsidRPr="004622B6" w:rsidR="00571287" w:rsidP="006C410B" w:rsidRDefault="0057128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4622B6" w:rsidR="003B2B1B" w:rsidP="003B2B1B" w:rsidRDefault="003B2B1B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4. ANELA d.o.o., Bašići 41D, 52000 Jakovici, OIB: 94400943879, prijavio je tražbinu u iznosu od 96,25 eura.</w:t>
      </w:r>
    </w:p>
    <w:p w:rsidRPr="004622B6" w:rsidR="003B2B1B" w:rsidP="003B2B1B" w:rsidRDefault="003B2B1B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Povjerenik nije osporio prijavljenu tražbinu.</w:t>
      </w:r>
    </w:p>
    <w:p w:rsidRPr="004622B6" w:rsidR="003B2B1B" w:rsidP="003B2B1B" w:rsidRDefault="003B2B1B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Dužnik nije osporio prijavljenu tražbinu.</w:t>
      </w:r>
    </w:p>
    <w:p w:rsidRPr="004622B6" w:rsidR="003B2B1B" w:rsidP="003B2B1B" w:rsidRDefault="003B2B1B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Ni jedan vjerovnik nije osporio prijavljenu tražbinu.</w:t>
      </w:r>
    </w:p>
    <w:p w:rsidRPr="004622B6" w:rsidR="003B2B1B" w:rsidP="003B2B1B" w:rsidRDefault="003B2B1B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4622B6" w:rsidR="003B2B1B" w:rsidP="003B2B1B" w:rsidRDefault="003B2B1B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 xml:space="preserve">Sudac objavljuje da se tražbina vjerovnika ANELA d.o.o., Bašići 41D, 52000 Jakovici, OIB: 94400943879, smatra utvrđenom u iznosu od 96,25 eura. </w:t>
      </w:r>
    </w:p>
    <w:p w:rsidRPr="004622B6" w:rsidR="001939AD" w:rsidP="003B2B1B" w:rsidRDefault="001939AD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4622B6" w:rsidR="001939AD" w:rsidP="001939AD" w:rsidRDefault="001939AD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5. ANTOLOVIĆ MILAN OPG POLJOPRIVREDNO GOSPODARSTVO, Bašići 28B, Tinjan, OIB: 34941303902, prijavio je tražbinu u iznosu od 1.078,51 eura.</w:t>
      </w:r>
    </w:p>
    <w:p w:rsidRPr="004622B6" w:rsidR="001939AD" w:rsidP="001939AD" w:rsidRDefault="001939AD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Povjerenik nije osporio prijavljenu tražbinu.</w:t>
      </w:r>
    </w:p>
    <w:p w:rsidRPr="004622B6" w:rsidR="001939AD" w:rsidP="001939AD" w:rsidRDefault="001939AD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Dužnik nije osporio prijavljenu tražbinu.</w:t>
      </w:r>
    </w:p>
    <w:p w:rsidRPr="004622B6" w:rsidR="001939AD" w:rsidP="001939AD" w:rsidRDefault="001939AD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Ni jedan vjerovnik nije osporio prijavljenu tražbinu.</w:t>
      </w:r>
    </w:p>
    <w:p w:rsidRPr="004622B6" w:rsidR="001939AD" w:rsidP="001939AD" w:rsidRDefault="001939AD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4622B6" w:rsidR="001939AD" w:rsidP="001939AD" w:rsidRDefault="001939AD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 xml:space="preserve">Sudac objavljuje da se tražbina vjerovnika ANTOLOVIĆ MILAN OPG POLJOPRIVREDNO GOSPODARSTVO, Bašići 28B, Tinjan, OIB: 34941303902, smatra utvrđenom u iznosu od 1.078,51 eura. </w:t>
      </w:r>
    </w:p>
    <w:p w:rsidRPr="004622B6" w:rsidR="001939AD" w:rsidP="003B2B1B" w:rsidRDefault="001939AD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F2666E" w:rsidR="00E31237" w:rsidP="00E31237" w:rsidRDefault="00E3123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F2666E">
        <w:rPr>
          <w:rFonts w:eastAsia="Times New Roman" w:cs="Arial"/>
          <w:szCs w:val="24"/>
          <w:lang w:eastAsia="hr-HR"/>
        </w:rPr>
        <w:t xml:space="preserve">6. AUTO PNEUMATIKA d.o.o., Murati 2, 10000 Zagreb, OIB: 95221348658, prijavio je tražbinu u iznosu od </w:t>
      </w:r>
      <w:r w:rsidRPr="00F2666E" w:rsidR="00F2666E">
        <w:rPr>
          <w:rFonts w:eastAsia="Times New Roman" w:cs="Arial"/>
          <w:szCs w:val="24"/>
          <w:lang w:eastAsia="hr-HR"/>
        </w:rPr>
        <w:t xml:space="preserve">22.772,83 </w:t>
      </w:r>
      <w:r w:rsidRPr="00F2666E">
        <w:rPr>
          <w:rFonts w:eastAsia="Times New Roman" w:cs="Arial"/>
          <w:szCs w:val="24"/>
          <w:lang w:eastAsia="hr-HR"/>
        </w:rPr>
        <w:t>eura.</w:t>
      </w:r>
    </w:p>
    <w:p w:rsidRPr="004622B6" w:rsidR="00F2666E" w:rsidP="00F2666E" w:rsidRDefault="00F2666E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Povjerenik nije osporio prijavljenu tražbinu.</w:t>
      </w:r>
    </w:p>
    <w:p w:rsidRPr="004622B6" w:rsidR="00F2666E" w:rsidP="00F2666E" w:rsidRDefault="00F2666E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Dužnik nije osporio prijavljenu tražbinu.</w:t>
      </w:r>
    </w:p>
    <w:p w:rsidRPr="004622B6" w:rsidR="00F2666E" w:rsidP="00F2666E" w:rsidRDefault="00F2666E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Ni jedan vjerovnik nije osporio prijavljenu tražbinu.</w:t>
      </w:r>
    </w:p>
    <w:p w:rsidRPr="004622B6" w:rsidR="00F2666E" w:rsidP="00F2666E" w:rsidRDefault="00F2666E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4622B6" w:rsidR="00F2666E" w:rsidP="00F2666E" w:rsidRDefault="00F2666E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 xml:space="preserve">Sudac objavljuje da se tražbina vjerovnika </w:t>
      </w:r>
      <w:r w:rsidRPr="00F2666E">
        <w:rPr>
          <w:rFonts w:eastAsia="Times New Roman" w:cs="Arial"/>
          <w:szCs w:val="24"/>
          <w:lang w:eastAsia="hr-HR"/>
        </w:rPr>
        <w:t>AUTO PNEUMATIKA d.o.o., Murati 2, 10000 Zagreb, OIB: 95221348658</w:t>
      </w:r>
      <w:r w:rsidRPr="004622B6">
        <w:rPr>
          <w:rFonts w:eastAsia="Times New Roman" w:cs="Arial"/>
          <w:szCs w:val="24"/>
          <w:lang w:eastAsia="hr-HR"/>
        </w:rPr>
        <w:t xml:space="preserve">, smatra utvrđenom u iznosu od </w:t>
      </w:r>
      <w:r w:rsidRPr="00F2666E">
        <w:rPr>
          <w:rFonts w:eastAsia="Times New Roman" w:cs="Arial"/>
          <w:szCs w:val="24"/>
          <w:lang w:eastAsia="hr-HR"/>
        </w:rPr>
        <w:t xml:space="preserve">22.772,83 </w:t>
      </w:r>
      <w:r w:rsidRPr="004622B6">
        <w:rPr>
          <w:rFonts w:eastAsia="Times New Roman" w:cs="Arial"/>
          <w:szCs w:val="24"/>
          <w:lang w:eastAsia="hr-HR"/>
        </w:rPr>
        <w:t xml:space="preserve">eura. </w:t>
      </w:r>
    </w:p>
    <w:p w:rsidRPr="004622B6" w:rsidR="001939AD" w:rsidP="003B2B1B" w:rsidRDefault="001939AD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4622B6" w:rsidR="00FD0277" w:rsidP="00FD0277" w:rsidRDefault="00FD027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7. BANKO DARKO, Banki 28, 52444 Tinjan, OIB: 5386847307, prijavio je tražbinu u iznosu od 20.737,71 eura.</w:t>
      </w:r>
    </w:p>
    <w:p w:rsidRPr="004622B6" w:rsidR="00FD0277" w:rsidP="00FD0277" w:rsidRDefault="00FD027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Povjerenik nije osporio prijavljenu tražbinu.</w:t>
      </w:r>
    </w:p>
    <w:p w:rsidRPr="004622B6" w:rsidR="00FD0277" w:rsidP="00FD0277" w:rsidRDefault="00FD027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Dužnik nije osporio prijavljenu tražbinu.</w:t>
      </w:r>
    </w:p>
    <w:p w:rsidRPr="004622B6" w:rsidR="00FD0277" w:rsidP="00FD0277" w:rsidRDefault="00FD027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Ni jedan vjerovnik nije osporio prijavljenu tražbinu.</w:t>
      </w:r>
    </w:p>
    <w:p w:rsidRPr="004622B6" w:rsidR="00FD0277" w:rsidP="00FD0277" w:rsidRDefault="00FD027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4622B6" w:rsidR="00FD0277" w:rsidP="00FD0277" w:rsidRDefault="00FD027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 xml:space="preserve">Sudac objavljuje da se tražbina vjerovnika BANKO DARKA, Banki 28, 52444 Tinjan, OIB: 5386847307, smatra utvrđenom u iznosu od 20.737,71 eura. </w:t>
      </w:r>
    </w:p>
    <w:p w:rsidRPr="004622B6" w:rsidR="001939AD" w:rsidP="003B2B1B" w:rsidRDefault="001939AD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4622B6" w:rsidR="00CB6CF9" w:rsidP="00CB6CF9" w:rsidRDefault="00CB6CF9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8. BANKO DORICA, Banki 28,</w:t>
      </w:r>
      <w:r w:rsidRPr="004622B6" w:rsidR="000209EA">
        <w:rPr>
          <w:rFonts w:eastAsia="Times New Roman" w:cs="Arial"/>
          <w:szCs w:val="24"/>
          <w:lang w:eastAsia="hr-HR"/>
        </w:rPr>
        <w:t xml:space="preserve"> </w:t>
      </w:r>
      <w:r w:rsidRPr="004622B6">
        <w:rPr>
          <w:rFonts w:eastAsia="Times New Roman" w:cs="Arial"/>
          <w:szCs w:val="24"/>
          <w:lang w:eastAsia="hr-HR"/>
        </w:rPr>
        <w:t>52444 Tinjan, OIB: 51058840882, prijavila je tražbinu u iznosu od 13.010,22 eura.</w:t>
      </w:r>
    </w:p>
    <w:p w:rsidRPr="004622B6" w:rsidR="00CB6CF9" w:rsidP="00CB6CF9" w:rsidRDefault="00CB6CF9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Povjerenik nije osporio prijavljenu tražbinu.</w:t>
      </w:r>
    </w:p>
    <w:p w:rsidRPr="004622B6" w:rsidR="00CB6CF9" w:rsidP="00CB6CF9" w:rsidRDefault="00CB6CF9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Dužnik nije osporio prijavljenu tražbinu.</w:t>
      </w:r>
    </w:p>
    <w:p w:rsidRPr="004622B6" w:rsidR="00CB6CF9" w:rsidP="00CB6CF9" w:rsidRDefault="00CB6CF9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Ni jedan vjerovnik nije osporio prijavljenu tražbinu.</w:t>
      </w:r>
    </w:p>
    <w:p w:rsidRPr="004622B6" w:rsidR="00CB6CF9" w:rsidP="00CB6CF9" w:rsidRDefault="00CB6CF9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4622B6" w:rsidR="00CB6CF9" w:rsidP="00CB6CF9" w:rsidRDefault="00CB6CF9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Sudac objavljuje da se tražbina vjerovnika BANKO DORICE, Banki 28,</w:t>
      </w:r>
      <w:r w:rsidRPr="004622B6" w:rsidR="000209EA">
        <w:rPr>
          <w:rFonts w:eastAsia="Times New Roman" w:cs="Arial"/>
          <w:szCs w:val="24"/>
          <w:lang w:eastAsia="hr-HR"/>
        </w:rPr>
        <w:t xml:space="preserve"> </w:t>
      </w:r>
      <w:r w:rsidRPr="004622B6">
        <w:rPr>
          <w:rFonts w:eastAsia="Times New Roman" w:cs="Arial"/>
          <w:szCs w:val="24"/>
          <w:lang w:eastAsia="hr-HR"/>
        </w:rPr>
        <w:t xml:space="preserve">52444 Tinjan, OIB: 51058840882, smatra utvrđenom u iznosu od 13.010,22 eura. </w:t>
      </w:r>
    </w:p>
    <w:p w:rsidRPr="004622B6" w:rsidR="001939AD" w:rsidP="003B2B1B" w:rsidRDefault="001939AD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4622B6" w:rsidR="000209EA" w:rsidP="000209EA" w:rsidRDefault="000209EA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9. BANKO MOBIL HOME d.o.o. u stečaju, Banki 28, 52444 Tinjan, OIB: 97227326473, prijavio je tražbinu u iznosu od 18.500,00 eura.</w:t>
      </w:r>
    </w:p>
    <w:p w:rsidRPr="004622B6" w:rsidR="000209EA" w:rsidP="000209EA" w:rsidRDefault="000209EA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Povjerenik nije osporio prijavljenu tražbinu.</w:t>
      </w:r>
    </w:p>
    <w:p w:rsidRPr="004622B6" w:rsidR="000209EA" w:rsidP="000209EA" w:rsidRDefault="000209EA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Dužnik nije osporio prijavljenu tražbinu.</w:t>
      </w:r>
    </w:p>
    <w:p w:rsidRPr="004622B6" w:rsidR="000209EA" w:rsidP="000209EA" w:rsidRDefault="000209EA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Ni jedan vjerovnik nije osporio prijavljenu tražbinu.</w:t>
      </w:r>
    </w:p>
    <w:p w:rsidRPr="004622B6" w:rsidR="000209EA" w:rsidP="000209EA" w:rsidRDefault="000209EA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4622B6" w:rsidR="000209EA" w:rsidP="000209EA" w:rsidRDefault="000209EA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 xml:space="preserve">Sudac objavljuje da se tražbina vjerovnika BANKO MOBIL HOME d.o.o. u stečaju, Banki 28, 52444 Tinjan, OIB: 97227326473, smatra utvrđenom u iznosu od 18.500,00 eura. </w:t>
      </w:r>
    </w:p>
    <w:p w:rsidRPr="004622B6" w:rsidR="001939AD" w:rsidP="003B2B1B" w:rsidRDefault="001939AD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4622B6" w:rsidR="00256B68" w:rsidP="00256B68" w:rsidRDefault="00256B68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10. BELLINI PAOLA, Borgo 2 , Motovun, OIB: 25387659152, prijavila je tražbinu u iznosu od 9.044,19 eura.</w:t>
      </w:r>
    </w:p>
    <w:p w:rsidRPr="004622B6" w:rsidR="00256B68" w:rsidP="00256B68" w:rsidRDefault="00256B68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Povjerenik nije osporio prijavljenu tražbinu.</w:t>
      </w:r>
    </w:p>
    <w:p w:rsidRPr="004622B6" w:rsidR="00256B68" w:rsidP="00256B68" w:rsidRDefault="00256B68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Dužnik nije osporio prijavljenu tražbinu.</w:t>
      </w:r>
    </w:p>
    <w:p w:rsidRPr="004622B6" w:rsidR="00256B68" w:rsidP="00256B68" w:rsidRDefault="00256B68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Ni jedan vjerovnik nije osporio prijavljenu tražbinu.</w:t>
      </w:r>
    </w:p>
    <w:p w:rsidRPr="004622B6" w:rsidR="00256B68" w:rsidP="00256B68" w:rsidRDefault="00256B68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4622B6" w:rsidR="00256B68" w:rsidP="00256B68" w:rsidRDefault="00256B68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 xml:space="preserve">Sudac objavljuje da se tražbina vjerovnika BELLINI PAOLE, Borgo 2 , Motovun, OIB: 25387659152, smatra utvrđenom u iznosu od 9.044,19 eura. </w:t>
      </w:r>
    </w:p>
    <w:p w:rsidRPr="004622B6" w:rsidR="00571287" w:rsidP="006C410B" w:rsidRDefault="0057128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4622B6" w:rsidR="00450985" w:rsidP="00450985" w:rsidRDefault="00450985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11. BERNER d.o.o., Majstorska 9, Zagreb, OIB: 66471923099, prijavio je tražbinu u iznosu od 254,68 eura.</w:t>
      </w:r>
    </w:p>
    <w:p w:rsidRPr="004622B6" w:rsidR="00450985" w:rsidP="00450985" w:rsidRDefault="00450985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Povjerenik nije osporio prijavljenu tražbinu.</w:t>
      </w:r>
    </w:p>
    <w:p w:rsidRPr="004622B6" w:rsidR="00450985" w:rsidP="00450985" w:rsidRDefault="00450985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Dužnik nije osporio prijavljenu tražbinu.</w:t>
      </w:r>
    </w:p>
    <w:p w:rsidRPr="004622B6" w:rsidR="00450985" w:rsidP="00450985" w:rsidRDefault="00450985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Ni jedan vjerovnik nije osporio prijavljenu tražbinu.</w:t>
      </w:r>
    </w:p>
    <w:p w:rsidRPr="004622B6" w:rsidR="00450985" w:rsidP="00450985" w:rsidRDefault="00450985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4622B6" w:rsidR="00450985" w:rsidP="00450985" w:rsidRDefault="00450985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 xml:space="preserve">Sudac objavljuje da se tražbina vjerovnika BERNER d.o.o., Majstorska 9, Zagreb, OIB: 66471923099, smatra utvrđenom u iznosu od 254,68 eura. </w:t>
      </w:r>
    </w:p>
    <w:p w:rsidRPr="004622B6" w:rsidR="00450985" w:rsidP="00450985" w:rsidRDefault="00450985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4622B6" w:rsidR="00450985" w:rsidP="00450985" w:rsidRDefault="00450985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 xml:space="preserve">12. </w:t>
      </w:r>
      <w:r w:rsidR="002450F7">
        <w:rPr>
          <w:rFonts w:eastAsia="Times New Roman" w:cs="Arial"/>
          <w:szCs w:val="24"/>
          <w:lang w:eastAsia="hr-HR"/>
        </w:rPr>
        <w:t>BILD TRADE d.</w:t>
      </w:r>
      <w:r w:rsidRPr="004622B6">
        <w:rPr>
          <w:rFonts w:eastAsia="Times New Roman" w:cs="Arial"/>
          <w:szCs w:val="24"/>
          <w:lang w:eastAsia="hr-HR"/>
        </w:rPr>
        <w:t>o.o., Belići 11, 51215 Kastav, OIB: 39513596269, prijavio je tražbinu u iznosu od 5.307,05 eura.</w:t>
      </w:r>
    </w:p>
    <w:p w:rsidRPr="004622B6" w:rsidR="00450985" w:rsidP="00450985" w:rsidRDefault="00450985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Povjerenik nije osporio prijavljenu tražbinu.</w:t>
      </w:r>
    </w:p>
    <w:p w:rsidRPr="004622B6" w:rsidR="00450985" w:rsidP="00450985" w:rsidRDefault="00450985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Dužnik nije osporio prijavljenu tražbinu.</w:t>
      </w:r>
    </w:p>
    <w:p w:rsidRPr="004622B6" w:rsidR="00450985" w:rsidP="00450985" w:rsidRDefault="00450985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Ni jedan vjerovnik nije osporio prijavljenu tražbinu.</w:t>
      </w:r>
    </w:p>
    <w:p w:rsidRPr="004622B6" w:rsidR="00450985" w:rsidP="00450985" w:rsidRDefault="00450985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4622B6" w:rsidR="00450985" w:rsidP="00450985" w:rsidRDefault="00450985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Sudac objavljuje da se tražbina vjerovnika BIL</w:t>
      </w:r>
      <w:r w:rsidR="002450F7">
        <w:rPr>
          <w:rFonts w:eastAsia="Times New Roman" w:cs="Arial"/>
          <w:szCs w:val="24"/>
          <w:lang w:eastAsia="hr-HR"/>
        </w:rPr>
        <w:t>D TRADE d.o.</w:t>
      </w:r>
      <w:r w:rsidRPr="004622B6">
        <w:rPr>
          <w:rFonts w:eastAsia="Times New Roman" w:cs="Arial"/>
          <w:szCs w:val="24"/>
          <w:lang w:eastAsia="hr-HR"/>
        </w:rPr>
        <w:t xml:space="preserve">o., Belići 11, 51215 Kastav, OIB: 39513596269, smatra utvrđenom u iznosu od 5.307,05 eura. </w:t>
      </w:r>
    </w:p>
    <w:p w:rsidRPr="004622B6" w:rsidR="00450985" w:rsidP="00450985" w:rsidRDefault="00450985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4622B6" w:rsidR="007C3777" w:rsidP="007C3777" w:rsidRDefault="007C377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 xml:space="preserve">13. </w:t>
      </w:r>
      <w:r w:rsidR="002450F7">
        <w:rPr>
          <w:rFonts w:eastAsia="Times New Roman" w:cs="Arial"/>
          <w:szCs w:val="24"/>
          <w:lang w:eastAsia="hr-HR"/>
        </w:rPr>
        <w:t>BOŽIĆ &amp; BOŽIĆ d.o.</w:t>
      </w:r>
      <w:r w:rsidRPr="004622B6">
        <w:rPr>
          <w:rFonts w:eastAsia="Times New Roman" w:cs="Arial"/>
          <w:szCs w:val="24"/>
          <w:lang w:eastAsia="hr-HR"/>
        </w:rPr>
        <w:t>o., Istarska 18, 52440 Poreč - Parenzo, OIB: 95449177169, prijavio je tražbinu u iznosu od 1.529,80 eura.</w:t>
      </w:r>
    </w:p>
    <w:p w:rsidRPr="004622B6" w:rsidR="007C3777" w:rsidP="007C3777" w:rsidRDefault="007C377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Povjerenik nije osporio prijavljenu tražbinu.</w:t>
      </w:r>
    </w:p>
    <w:p w:rsidRPr="004622B6" w:rsidR="007C3777" w:rsidP="007C3777" w:rsidRDefault="007C377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Dužnik nije osporio prijavljenu tražbinu.</w:t>
      </w:r>
    </w:p>
    <w:p w:rsidRPr="004622B6" w:rsidR="007C3777" w:rsidP="007C3777" w:rsidRDefault="007C377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Ni jedan vjerovnik nije osporio prijavljenu tražbinu.</w:t>
      </w:r>
    </w:p>
    <w:p w:rsidRPr="004622B6" w:rsidR="007C3777" w:rsidP="007C3777" w:rsidRDefault="007C377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4622B6" w:rsidR="007C3777" w:rsidP="007C3777" w:rsidRDefault="007C377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 xml:space="preserve">Sudac objavljuje da se tražbina vjerovnika </w:t>
      </w:r>
      <w:r w:rsidR="002450F7">
        <w:rPr>
          <w:rFonts w:eastAsia="Times New Roman" w:cs="Arial"/>
          <w:szCs w:val="24"/>
          <w:lang w:eastAsia="hr-HR"/>
        </w:rPr>
        <w:t>BOŽIĆ &amp; BOŽIĆ d.o.</w:t>
      </w:r>
      <w:r w:rsidRPr="004622B6">
        <w:rPr>
          <w:rFonts w:eastAsia="Times New Roman" w:cs="Arial"/>
          <w:szCs w:val="24"/>
          <w:lang w:eastAsia="hr-HR"/>
        </w:rPr>
        <w:t xml:space="preserve">o., Istarska 18, 52440 Poreč - Parenzo, OIB: 95449177169, smatra utvrđenom u iznosu od 1.529,80 eura. </w:t>
      </w:r>
    </w:p>
    <w:p w:rsidRPr="004622B6" w:rsidR="00CB6CF9" w:rsidP="006C410B" w:rsidRDefault="00CB6CF9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4622B6" w:rsidR="003C36F1" w:rsidP="003C36F1" w:rsidRDefault="003C36F1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14. CROATIA osiguranje d.d., Ulica Vatroslava Jagića 33, 10000 Zagreb, OIB: 26187994862, prijavio je tražbinu u iznosu od 3.399,30 eura.</w:t>
      </w:r>
    </w:p>
    <w:p w:rsidRPr="004622B6" w:rsidR="003C36F1" w:rsidP="003C36F1" w:rsidRDefault="003C36F1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Povjerenik nije osporio prijavljenu tražbinu.</w:t>
      </w:r>
    </w:p>
    <w:p w:rsidRPr="004622B6" w:rsidR="003C36F1" w:rsidP="003C36F1" w:rsidRDefault="003C36F1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Dužnik nije osporio prijavljenu tražbinu.</w:t>
      </w:r>
    </w:p>
    <w:p w:rsidRPr="004622B6" w:rsidR="003C36F1" w:rsidP="003C36F1" w:rsidRDefault="003C36F1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Ni jedan vjerovnik nije osporio prijavljenu tražbinu.</w:t>
      </w:r>
    </w:p>
    <w:p w:rsidRPr="004622B6" w:rsidR="003C36F1" w:rsidP="003C36F1" w:rsidRDefault="003C36F1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4622B6" w:rsidR="003C36F1" w:rsidP="003C36F1" w:rsidRDefault="003C36F1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 xml:space="preserve">Sudac objavljuje da se tražbina vjerovnika CROATIA osiguranje d.d., Ulica Vatroslava Jagića 33, 10000 Zagreb, OIB: 26187994862, smatra utvrđenom u iznosu od 3.399,30 eura. </w:t>
      </w:r>
    </w:p>
    <w:p w:rsidRPr="004622B6" w:rsidR="00CB6CF9" w:rsidP="006C410B" w:rsidRDefault="00CB6CF9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4622B6" w:rsidR="004B201A" w:rsidP="004B201A" w:rsidRDefault="004B201A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15. DIGITALNI TAHOGRAF d.o.o., Ventilatorska 8a, Lučko, OIB: 56290033854, prijavio je tražbinu u iznosu od 4.228,58 eura.</w:t>
      </w:r>
    </w:p>
    <w:p w:rsidRPr="004622B6" w:rsidR="004B201A" w:rsidP="004B201A" w:rsidRDefault="004B201A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Povjerenik nije osporio prijavljenu tražbinu.</w:t>
      </w:r>
    </w:p>
    <w:p w:rsidRPr="004622B6" w:rsidR="004B201A" w:rsidP="004B201A" w:rsidRDefault="004B201A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Dužnik nije osporio prijavljenu tražbinu.</w:t>
      </w:r>
    </w:p>
    <w:p w:rsidRPr="004622B6" w:rsidR="004B201A" w:rsidP="004B201A" w:rsidRDefault="004B201A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Ni jedan vjerovnik nije osporio prijavljenu tražbinu.</w:t>
      </w:r>
    </w:p>
    <w:p w:rsidRPr="004622B6" w:rsidR="004B201A" w:rsidP="004B201A" w:rsidRDefault="004B201A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4622B6" w:rsidR="004B201A" w:rsidP="004B201A" w:rsidRDefault="004B201A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 xml:space="preserve">Sudac objavljuje da se tražbina vjerovnika DIGITALNI TAHOGRAF d.o.o., Ventilatorska 8a, Lučko, OIB: 56290033854, smatra utvrđenom u iznosu od 4.228,58 eura. </w:t>
      </w:r>
    </w:p>
    <w:p w:rsidRPr="004622B6" w:rsidR="00CB6CF9" w:rsidP="006C410B" w:rsidRDefault="00CB6CF9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4622B6" w:rsidR="00DA2C08" w:rsidP="00DA2C08" w:rsidRDefault="00DA2C08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16. ELEKTRO LOVREČIĆ d.o.o., Lovrečići  BB, Jakovići, Tinjan, OIB: 17177386724, prijavio je tražbinu u iznosu od 34.000,00 eura.</w:t>
      </w:r>
    </w:p>
    <w:p w:rsidRPr="004622B6" w:rsidR="00DA2C08" w:rsidP="00DA2C08" w:rsidRDefault="00DA2C08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Povjerenik nije osporio prijavljenu tražbinu.</w:t>
      </w:r>
    </w:p>
    <w:p w:rsidRPr="004622B6" w:rsidR="00DA2C08" w:rsidP="00DA2C08" w:rsidRDefault="00DA2C08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Dužnik nije osporio prijavljenu tražbinu.</w:t>
      </w:r>
    </w:p>
    <w:p w:rsidRPr="004622B6" w:rsidR="00DA2C08" w:rsidP="00DA2C08" w:rsidRDefault="00DA2C08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Ni jedan vjerovnik nije osporio prijavljenu tražbinu.</w:t>
      </w:r>
    </w:p>
    <w:p w:rsidRPr="004622B6" w:rsidR="00DA2C08" w:rsidP="00DA2C08" w:rsidRDefault="00DA2C08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4622B6" w:rsidR="00DA2C08" w:rsidP="00DA2C08" w:rsidRDefault="00DA2C08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 xml:space="preserve">Sudac objavljuje da se tražbina vjerovnika </w:t>
      </w:r>
      <w:r w:rsidRPr="004622B6" w:rsidR="00ED272B">
        <w:rPr>
          <w:rFonts w:eastAsia="Times New Roman" w:cs="Arial"/>
          <w:szCs w:val="24"/>
          <w:lang w:eastAsia="hr-HR"/>
        </w:rPr>
        <w:t>ELEKTRO LOVREČIĆ d.o.o., Lovrečići  BB, Jakovići, Tinjan, OIB: 17177386724</w:t>
      </w:r>
      <w:r w:rsidRPr="004622B6">
        <w:rPr>
          <w:rFonts w:eastAsia="Times New Roman" w:cs="Arial"/>
          <w:szCs w:val="24"/>
          <w:lang w:eastAsia="hr-HR"/>
        </w:rPr>
        <w:t xml:space="preserve">, smatra utvrđenom u iznosu od </w:t>
      </w:r>
      <w:r w:rsidRPr="004622B6" w:rsidR="00ED272B">
        <w:rPr>
          <w:rFonts w:eastAsia="Times New Roman" w:cs="Arial"/>
          <w:szCs w:val="24"/>
          <w:lang w:eastAsia="hr-HR"/>
        </w:rPr>
        <w:t xml:space="preserve">34.000,00 </w:t>
      </w:r>
      <w:r w:rsidRPr="004622B6">
        <w:rPr>
          <w:rFonts w:eastAsia="Times New Roman" w:cs="Arial"/>
          <w:szCs w:val="24"/>
          <w:lang w:eastAsia="hr-HR"/>
        </w:rPr>
        <w:t xml:space="preserve">eura. </w:t>
      </w:r>
    </w:p>
    <w:p w:rsidRPr="004622B6" w:rsidR="00571287" w:rsidP="006C410B" w:rsidRDefault="0057128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4622B6" w:rsidR="00A37D2D" w:rsidP="00A37D2D" w:rsidRDefault="00A37D2D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17. FINA, Ulica grada Vukovara 70, 10000 Zagreb, OIB: 85821130368, prijavila je tražbinu u iznosu od 81,70 eura.</w:t>
      </w:r>
    </w:p>
    <w:p w:rsidRPr="004622B6" w:rsidR="00A37D2D" w:rsidP="00A37D2D" w:rsidRDefault="00A37D2D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Povjerenik nije osporio prijavljenu tražbinu.</w:t>
      </w:r>
    </w:p>
    <w:p w:rsidRPr="004622B6" w:rsidR="00A37D2D" w:rsidP="00A37D2D" w:rsidRDefault="00A37D2D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Dužnik nije osporio prijavljenu tražbinu.</w:t>
      </w:r>
    </w:p>
    <w:p w:rsidRPr="004622B6" w:rsidR="00A37D2D" w:rsidP="00A37D2D" w:rsidRDefault="00A37D2D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Ni jedan vjerovnik nije osporio prijavljenu tražbinu.</w:t>
      </w:r>
    </w:p>
    <w:p w:rsidRPr="004622B6" w:rsidR="00A37D2D" w:rsidP="00A37D2D" w:rsidRDefault="00A37D2D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4622B6" w:rsidR="00A37D2D" w:rsidP="00A37D2D" w:rsidRDefault="00A37D2D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 xml:space="preserve">Sudac objavljuje da se tražbina vjerovnika FINA, Ulica grada Vukovara 70, 10000 Zagreb, OIB: 85821130368, smatra utvrđenom u iznosu od 81,70 eura. </w:t>
      </w:r>
    </w:p>
    <w:p w:rsidRPr="004622B6" w:rsidR="004B201A" w:rsidP="006C410B" w:rsidRDefault="004B201A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62287A" w:rsidR="00743DCA" w:rsidP="00743DCA" w:rsidRDefault="00743DCA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62287A">
        <w:rPr>
          <w:rFonts w:eastAsia="Times New Roman" w:cs="Arial"/>
          <w:szCs w:val="24"/>
          <w:lang w:eastAsia="hr-HR"/>
        </w:rPr>
        <w:t xml:space="preserve">18. FUSIO d.o.o., Buići 60, Poreč, OIB: 95345244091, prijavio je tražbinu u iznosu od </w:t>
      </w:r>
      <w:r w:rsidRPr="0062287A" w:rsidR="0062287A">
        <w:rPr>
          <w:rFonts w:eastAsia="Times New Roman" w:cs="Arial"/>
          <w:szCs w:val="24"/>
          <w:lang w:eastAsia="hr-HR"/>
        </w:rPr>
        <w:t xml:space="preserve">5.128,47 </w:t>
      </w:r>
      <w:r w:rsidRPr="0062287A">
        <w:rPr>
          <w:rFonts w:eastAsia="Times New Roman" w:cs="Arial"/>
          <w:szCs w:val="24"/>
          <w:lang w:eastAsia="hr-HR"/>
        </w:rPr>
        <w:t>eura.</w:t>
      </w:r>
    </w:p>
    <w:p w:rsidRPr="0062287A" w:rsidR="0062287A" w:rsidP="0062287A" w:rsidRDefault="0062287A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62287A">
        <w:rPr>
          <w:rFonts w:eastAsia="Times New Roman" w:cs="Arial"/>
          <w:szCs w:val="24"/>
          <w:lang w:eastAsia="hr-HR"/>
        </w:rPr>
        <w:t>Povjerenik nije osporio prijavljenu tražbinu.</w:t>
      </w:r>
    </w:p>
    <w:p w:rsidRPr="0062287A" w:rsidR="0062287A" w:rsidP="0062287A" w:rsidRDefault="0062287A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62287A">
        <w:rPr>
          <w:rFonts w:eastAsia="Times New Roman" w:cs="Arial"/>
          <w:szCs w:val="24"/>
          <w:lang w:eastAsia="hr-HR"/>
        </w:rPr>
        <w:t>Dužnik nije osporio prijavljenu tražbinu.</w:t>
      </w:r>
    </w:p>
    <w:p w:rsidRPr="0062287A" w:rsidR="0062287A" w:rsidP="0062287A" w:rsidRDefault="0062287A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62287A">
        <w:rPr>
          <w:rFonts w:eastAsia="Times New Roman" w:cs="Arial"/>
          <w:szCs w:val="24"/>
          <w:lang w:eastAsia="hr-HR"/>
        </w:rPr>
        <w:t>Ni jedan vjerovnik nije osporio prijavljenu tražbinu.</w:t>
      </w:r>
    </w:p>
    <w:p w:rsidRPr="0062287A" w:rsidR="0062287A" w:rsidP="0062287A" w:rsidRDefault="0062287A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62287A" w:rsidR="0062287A" w:rsidP="0062287A" w:rsidRDefault="0062287A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62287A">
        <w:rPr>
          <w:rFonts w:eastAsia="Times New Roman" w:cs="Arial"/>
          <w:szCs w:val="24"/>
          <w:lang w:eastAsia="hr-HR"/>
        </w:rPr>
        <w:t xml:space="preserve">Sudac objavljuje da se tražbina vjerovnika FUSIO d.o.o., Buići 60, Poreč, OIB: 95345244091, smatra utvrđenom u iznosu od 5.128,47 eura. </w:t>
      </w:r>
    </w:p>
    <w:p w:rsidRPr="004622B6" w:rsidR="004B201A" w:rsidP="006C410B" w:rsidRDefault="004B201A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4622B6" w:rsidR="00635792" w:rsidP="00635792" w:rsidRDefault="00635792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19. G.E.O.T.I.M. d.o.o., A. Šantića 30, Poreč, OIB: 12468341601, prijavio je tražbinu u iznosu od 7.900,00 eura.</w:t>
      </w:r>
    </w:p>
    <w:p w:rsidRPr="004622B6" w:rsidR="00635792" w:rsidP="00635792" w:rsidRDefault="00635792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Povjerenik nije osporio prijavljenu tražbinu.</w:t>
      </w:r>
    </w:p>
    <w:p w:rsidRPr="004622B6" w:rsidR="00635792" w:rsidP="00635792" w:rsidRDefault="00635792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Dužnik nije osporio prijavljenu tražbinu.</w:t>
      </w:r>
    </w:p>
    <w:p w:rsidRPr="004622B6" w:rsidR="00635792" w:rsidP="00635792" w:rsidRDefault="00635792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Ni jedan vjerovnik nije osporio prijavljenu tražbinu.</w:t>
      </w:r>
    </w:p>
    <w:p w:rsidRPr="004622B6" w:rsidR="00635792" w:rsidP="00635792" w:rsidRDefault="00635792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4622B6" w:rsidR="00635792" w:rsidP="00635792" w:rsidRDefault="00635792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 xml:space="preserve">Sudac objavljuje da se tražbina vjerovnika </w:t>
      </w:r>
      <w:r w:rsidRPr="004622B6" w:rsidR="008A69F0">
        <w:rPr>
          <w:rFonts w:eastAsia="Times New Roman" w:cs="Arial"/>
          <w:szCs w:val="24"/>
          <w:lang w:eastAsia="hr-HR"/>
        </w:rPr>
        <w:t>G.E.O.T.I.M. d.o.o., A. Šantića 30, Poreč, OIB: 12468341601</w:t>
      </w:r>
      <w:r w:rsidRPr="004622B6">
        <w:rPr>
          <w:rFonts w:eastAsia="Times New Roman" w:cs="Arial"/>
          <w:szCs w:val="24"/>
          <w:lang w:eastAsia="hr-HR"/>
        </w:rPr>
        <w:t xml:space="preserve">, smatra utvrđenom u iznosu od </w:t>
      </w:r>
      <w:r w:rsidRPr="004622B6" w:rsidR="008A69F0">
        <w:rPr>
          <w:rFonts w:eastAsia="Times New Roman" w:cs="Arial"/>
          <w:szCs w:val="24"/>
          <w:lang w:eastAsia="hr-HR"/>
        </w:rPr>
        <w:t xml:space="preserve">7.900,00 </w:t>
      </w:r>
      <w:r w:rsidRPr="004622B6">
        <w:rPr>
          <w:rFonts w:eastAsia="Times New Roman" w:cs="Arial"/>
          <w:szCs w:val="24"/>
          <w:lang w:eastAsia="hr-HR"/>
        </w:rPr>
        <w:t xml:space="preserve">eura. </w:t>
      </w:r>
    </w:p>
    <w:p w:rsidRPr="004622B6" w:rsidR="004B201A" w:rsidP="006C410B" w:rsidRDefault="004B201A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4622B6" w:rsidR="002D2E01" w:rsidP="002D2E01" w:rsidRDefault="002D2E01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 xml:space="preserve">20. GEO DELO d.o.o., Prolaz Frana Matejčića 18, Pazin, OIB: 84879165478, prijavio je tražbinu u iznosu od </w:t>
      </w:r>
      <w:r w:rsidRPr="004622B6" w:rsidR="00242E75">
        <w:rPr>
          <w:rFonts w:eastAsia="Times New Roman" w:cs="Arial"/>
          <w:szCs w:val="24"/>
          <w:lang w:eastAsia="hr-HR"/>
        </w:rPr>
        <w:t xml:space="preserve">3.301,48 </w:t>
      </w:r>
      <w:r w:rsidRPr="004622B6">
        <w:rPr>
          <w:rFonts w:eastAsia="Times New Roman" w:cs="Arial"/>
          <w:szCs w:val="24"/>
          <w:lang w:eastAsia="hr-HR"/>
        </w:rPr>
        <w:t>eura.</w:t>
      </w:r>
    </w:p>
    <w:p w:rsidRPr="004622B6" w:rsidR="002D2E01" w:rsidP="002D2E01" w:rsidRDefault="002D2E01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Povjerenik nije osporio prijavljenu tražbinu.</w:t>
      </w:r>
    </w:p>
    <w:p w:rsidRPr="004622B6" w:rsidR="002D2E01" w:rsidP="002D2E01" w:rsidRDefault="002D2E01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Dužnik nije osporio prijavljenu tražbinu.</w:t>
      </w:r>
    </w:p>
    <w:p w:rsidRPr="004622B6" w:rsidR="002D2E01" w:rsidP="002D2E01" w:rsidRDefault="002D2E01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Ni jedan vjerovnik nije osporio prijavljenu tražbinu.</w:t>
      </w:r>
    </w:p>
    <w:p w:rsidRPr="004622B6" w:rsidR="002D2E01" w:rsidP="002D2E01" w:rsidRDefault="002D2E01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4622B6" w:rsidR="002D2E01" w:rsidP="002D2E01" w:rsidRDefault="002D2E01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 xml:space="preserve">Sudac objavljuje da se tražbina vjerovnika </w:t>
      </w:r>
      <w:r w:rsidRPr="004622B6" w:rsidR="00242E75">
        <w:rPr>
          <w:rFonts w:eastAsia="Times New Roman" w:cs="Arial"/>
          <w:szCs w:val="24"/>
          <w:lang w:eastAsia="hr-HR"/>
        </w:rPr>
        <w:t>GEO DELO d.o.o., Prolaz Frana Matejčića 18, Pazin, OIB: 84879165478</w:t>
      </w:r>
      <w:r w:rsidRPr="004622B6">
        <w:rPr>
          <w:rFonts w:eastAsia="Times New Roman" w:cs="Arial"/>
          <w:szCs w:val="24"/>
          <w:lang w:eastAsia="hr-HR"/>
        </w:rPr>
        <w:t xml:space="preserve">, smatra utvrđenom u iznosu od </w:t>
      </w:r>
      <w:r w:rsidRPr="004622B6" w:rsidR="00242E75">
        <w:rPr>
          <w:rFonts w:eastAsia="Times New Roman" w:cs="Arial"/>
          <w:szCs w:val="24"/>
          <w:lang w:eastAsia="hr-HR"/>
        </w:rPr>
        <w:t xml:space="preserve">3.301,48 </w:t>
      </w:r>
      <w:r w:rsidRPr="004622B6">
        <w:rPr>
          <w:rFonts w:eastAsia="Times New Roman" w:cs="Arial"/>
          <w:szCs w:val="24"/>
          <w:lang w:eastAsia="hr-HR"/>
        </w:rPr>
        <w:t xml:space="preserve">eura. </w:t>
      </w:r>
    </w:p>
    <w:p w:rsidRPr="004622B6" w:rsidR="004B201A" w:rsidP="006C410B" w:rsidRDefault="004B201A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4622B6" w:rsidR="00F62B15" w:rsidP="00F62B15" w:rsidRDefault="00F62B15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21. GRATIS d.o.o., Ivetići 76/c, 52000 Tinjan, OIB: 49713752334, prijavio je tražbinu u iznosu od 2.454,82 eura.</w:t>
      </w:r>
    </w:p>
    <w:p w:rsidRPr="004622B6" w:rsidR="00F62B15" w:rsidP="00F62B15" w:rsidRDefault="00F62B15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Povjerenik nije osporio prijavljenu tražbinu.</w:t>
      </w:r>
    </w:p>
    <w:p w:rsidRPr="004622B6" w:rsidR="00F62B15" w:rsidP="00F62B15" w:rsidRDefault="00F62B15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Dužnik nije osporio prijavljenu tražbinu.</w:t>
      </w:r>
    </w:p>
    <w:p w:rsidRPr="004622B6" w:rsidR="00F62B15" w:rsidP="00F62B15" w:rsidRDefault="00F62B15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Ni jedan vjerovnik nije osporio prijavljenu tražbinu.</w:t>
      </w:r>
    </w:p>
    <w:p w:rsidRPr="004622B6" w:rsidR="00F62B15" w:rsidP="00F62B15" w:rsidRDefault="00F62B15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4622B6" w:rsidR="00F62B15" w:rsidP="00F62B15" w:rsidRDefault="00F62B15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 xml:space="preserve">Sudac objavljuje da se tražbina vjerovnika </w:t>
      </w:r>
      <w:r w:rsidRPr="004622B6" w:rsidR="00175290">
        <w:rPr>
          <w:rFonts w:eastAsia="Times New Roman" w:cs="Arial"/>
          <w:szCs w:val="24"/>
          <w:lang w:eastAsia="hr-HR"/>
        </w:rPr>
        <w:t>GRATIS d.o.o., Ivetići 76/c, 52000 Tinjan, OIB: 49713752334</w:t>
      </w:r>
      <w:r w:rsidRPr="004622B6">
        <w:rPr>
          <w:rFonts w:eastAsia="Times New Roman" w:cs="Arial"/>
          <w:szCs w:val="24"/>
          <w:lang w:eastAsia="hr-HR"/>
        </w:rPr>
        <w:t xml:space="preserve">, smatra utvrđenom u iznosu od </w:t>
      </w:r>
      <w:r w:rsidRPr="004622B6" w:rsidR="00175290">
        <w:rPr>
          <w:rFonts w:eastAsia="Times New Roman" w:cs="Arial"/>
          <w:szCs w:val="24"/>
          <w:lang w:eastAsia="hr-HR"/>
        </w:rPr>
        <w:t xml:space="preserve">2.454,82 </w:t>
      </w:r>
      <w:r w:rsidRPr="004622B6">
        <w:rPr>
          <w:rFonts w:eastAsia="Times New Roman" w:cs="Arial"/>
          <w:szCs w:val="24"/>
          <w:lang w:eastAsia="hr-HR"/>
        </w:rPr>
        <w:t xml:space="preserve">eura. </w:t>
      </w:r>
    </w:p>
    <w:p w:rsidRPr="004622B6" w:rsidR="002D2E01" w:rsidP="006C410B" w:rsidRDefault="002D2E01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4622B6" w:rsidR="009E5602" w:rsidP="009E5602" w:rsidRDefault="009E5602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22. GUMIIMPEX - GRP d.o.o., Ulica Mihovila Pavleka, Miškine 64/C, 42000 Varaždin, OIB: 82298562620, prijavio je tražbinu u iznosu od 4.539,30 eura.</w:t>
      </w:r>
    </w:p>
    <w:p w:rsidRPr="004622B6" w:rsidR="009E5602" w:rsidP="009E5602" w:rsidRDefault="009E5602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Povjerenik nije osporio prijavljenu tražbinu.</w:t>
      </w:r>
    </w:p>
    <w:p w:rsidRPr="004622B6" w:rsidR="009E5602" w:rsidP="009E5602" w:rsidRDefault="009E5602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Dužnik nije osporio prijavljenu tražbinu.</w:t>
      </w:r>
    </w:p>
    <w:p w:rsidRPr="004622B6" w:rsidR="009E5602" w:rsidP="009E5602" w:rsidRDefault="009E5602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Ni jedan vjerovnik nije osporio prijavljenu tražbinu.</w:t>
      </w:r>
    </w:p>
    <w:p w:rsidRPr="004622B6" w:rsidR="009E5602" w:rsidP="009E5602" w:rsidRDefault="009E5602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4622B6" w:rsidR="009E5602" w:rsidP="009E5602" w:rsidRDefault="009E5602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 xml:space="preserve">Sudac objavljuje da se tražbina vjerovnika GUMIIMPEX - GRP d.o.o., Ulica Mihovila Pavleka, Miškine 64/C, 42000 Varaždin, OIB: 82298562620, smatra utvrđenom u iznosu od 4.539,30 eura. </w:t>
      </w:r>
    </w:p>
    <w:p w:rsidRPr="004622B6" w:rsidR="002D2E01" w:rsidP="006C410B" w:rsidRDefault="002D2E01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4622B6" w:rsidR="00D82E9D" w:rsidP="00D82E9D" w:rsidRDefault="00D82E9D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23. HEP ELEKTRA d.o.o., Ulica grada Vukovara 37, 10000 Zagreb, OIB: 43965974818, prijavio je tražbinu u iznosu od 2.006,32 eura.</w:t>
      </w:r>
    </w:p>
    <w:p w:rsidRPr="004622B6" w:rsidR="00D82E9D" w:rsidP="00D82E9D" w:rsidRDefault="00D82E9D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Povjerenik nije osporio prijavljenu tražbinu.</w:t>
      </w:r>
    </w:p>
    <w:p w:rsidRPr="004622B6" w:rsidR="00D82E9D" w:rsidP="00D82E9D" w:rsidRDefault="00D82E9D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Dužnik nije osporio prijavljenu tražbinu.</w:t>
      </w:r>
    </w:p>
    <w:p w:rsidRPr="004622B6" w:rsidR="00D82E9D" w:rsidP="00D82E9D" w:rsidRDefault="00D82E9D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Ni jedan vjerovnik nije osporio prijavljenu tražbinu.</w:t>
      </w:r>
    </w:p>
    <w:p w:rsidRPr="004622B6" w:rsidR="00D82E9D" w:rsidP="00D82E9D" w:rsidRDefault="00D82E9D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4622B6" w:rsidR="00D82E9D" w:rsidP="00D82E9D" w:rsidRDefault="00D82E9D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 xml:space="preserve">Sudac objavljuje da se tražbina vjerovnika HEP ELEKTRA d.o.o., Ulica grada Vukovara 37, 10000 Zagreb, OIB: 43965974818, smatra utvrđenom u iznosu od 2.006,32 eura. </w:t>
      </w:r>
    </w:p>
    <w:p w:rsidRPr="004622B6" w:rsidR="002D2E01" w:rsidP="006C410B" w:rsidRDefault="002D2E01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4622B6" w:rsidR="008D5FB4" w:rsidP="008D5FB4" w:rsidRDefault="008D5FB4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24. HP d.d., Poštanska ulica 9, 10410 Velika Gorica, OIB: 87311810356, prijavio je tražbinu u iznosu od 121,69 eura.</w:t>
      </w:r>
    </w:p>
    <w:p w:rsidRPr="004622B6" w:rsidR="008D5FB4" w:rsidP="008D5FB4" w:rsidRDefault="008D5FB4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Povjerenik nije osporio prijavljenu tražbinu.</w:t>
      </w:r>
    </w:p>
    <w:p w:rsidRPr="004622B6" w:rsidR="008D5FB4" w:rsidP="008D5FB4" w:rsidRDefault="008D5FB4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Dužnik nije osporio prijavljenu tražbinu.</w:t>
      </w:r>
    </w:p>
    <w:p w:rsidRPr="004622B6" w:rsidR="008D5FB4" w:rsidP="008D5FB4" w:rsidRDefault="008D5FB4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Ni jedan vjerovnik nije osporio prijavljenu tražbinu.</w:t>
      </w:r>
    </w:p>
    <w:p w:rsidRPr="004622B6" w:rsidR="008D5FB4" w:rsidP="008D5FB4" w:rsidRDefault="008D5FB4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4622B6" w:rsidR="008D5FB4" w:rsidP="008D5FB4" w:rsidRDefault="008D5FB4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 xml:space="preserve">Sudac objavljuje da se tražbina vjerovnika HP d.d., Poštanska ulica 9, 10410 Velika Gorica, OIB: 87311810356, smatra utvrđenom u iznosu od 121,69 eura. </w:t>
      </w:r>
    </w:p>
    <w:p w:rsidRPr="004622B6" w:rsidR="002D2E01" w:rsidP="006C410B" w:rsidRDefault="002D2E01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AF4D47" w:rsidR="00EE292A" w:rsidP="00EE292A" w:rsidRDefault="00EE292A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AF4D47">
        <w:rPr>
          <w:rFonts w:eastAsia="Times New Roman" w:cs="Arial"/>
          <w:szCs w:val="24"/>
          <w:lang w:eastAsia="hr-HR"/>
        </w:rPr>
        <w:t xml:space="preserve">25. Hrvatska radiotelevizija, Prisavlje 3, 10000 Zagreb, OIB: </w:t>
      </w:r>
      <w:r w:rsidRPr="00AF4D47" w:rsidR="00F47E89">
        <w:rPr>
          <w:rFonts w:eastAsia="Times New Roman" w:cs="Arial"/>
          <w:szCs w:val="24"/>
          <w:lang w:eastAsia="hr-HR"/>
        </w:rPr>
        <w:t>68419124305</w:t>
      </w:r>
      <w:r w:rsidRPr="00AF4D47">
        <w:rPr>
          <w:rFonts w:eastAsia="Times New Roman" w:cs="Arial"/>
          <w:szCs w:val="24"/>
          <w:lang w:eastAsia="hr-HR"/>
        </w:rPr>
        <w:t xml:space="preserve">, </w:t>
      </w:r>
      <w:r w:rsidRPr="00AF4D47" w:rsidR="00BB1078">
        <w:rPr>
          <w:rFonts w:eastAsia="Times New Roman" w:cs="Arial"/>
          <w:szCs w:val="24"/>
          <w:lang w:eastAsia="hr-HR"/>
        </w:rPr>
        <w:t>prijavila</w:t>
      </w:r>
      <w:r w:rsidRPr="00AF4D47">
        <w:rPr>
          <w:rFonts w:eastAsia="Times New Roman" w:cs="Arial"/>
          <w:szCs w:val="24"/>
          <w:lang w:eastAsia="hr-HR"/>
        </w:rPr>
        <w:t xml:space="preserve"> je tražbinu u iznosu od </w:t>
      </w:r>
      <w:r w:rsidRPr="00AF4D47" w:rsidR="00F47E89">
        <w:rPr>
          <w:rFonts w:eastAsia="Times New Roman" w:cs="Arial"/>
          <w:szCs w:val="24"/>
          <w:lang w:eastAsia="hr-HR"/>
        </w:rPr>
        <w:t xml:space="preserve">3.250,73 </w:t>
      </w:r>
      <w:r w:rsidRPr="00AF4D47">
        <w:rPr>
          <w:rFonts w:eastAsia="Times New Roman" w:cs="Arial"/>
          <w:szCs w:val="24"/>
          <w:lang w:eastAsia="hr-HR"/>
        </w:rPr>
        <w:t>eura.</w:t>
      </w:r>
    </w:p>
    <w:p w:rsidRPr="00AF4D47" w:rsidR="004F550D" w:rsidP="004F550D" w:rsidRDefault="004F550D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AF4D47">
        <w:rPr>
          <w:rFonts w:eastAsia="Times New Roman" w:cs="Arial"/>
          <w:szCs w:val="24"/>
          <w:lang w:eastAsia="hr-HR"/>
        </w:rPr>
        <w:t>Povjerenik nije osporio prijavljenu tražbinu.</w:t>
      </w:r>
    </w:p>
    <w:p w:rsidRPr="00AF4D47" w:rsidR="00AF4D47" w:rsidP="004F550D" w:rsidRDefault="004F550D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AF4D47">
        <w:rPr>
          <w:rFonts w:eastAsia="Times New Roman" w:cs="Arial"/>
          <w:szCs w:val="24"/>
          <w:lang w:eastAsia="hr-HR"/>
        </w:rPr>
        <w:t xml:space="preserve">Dužnik je </w:t>
      </w:r>
      <w:r w:rsidRPr="00AF4D47" w:rsidR="00AF4D47">
        <w:rPr>
          <w:rFonts w:eastAsia="Times New Roman" w:cs="Arial"/>
          <w:szCs w:val="24"/>
          <w:lang w:eastAsia="hr-HR"/>
        </w:rPr>
        <w:t xml:space="preserve">na ročištu priznao </w:t>
      </w:r>
      <w:r w:rsidRPr="00AF4D47">
        <w:rPr>
          <w:rFonts w:eastAsia="Times New Roman" w:cs="Arial"/>
          <w:szCs w:val="24"/>
          <w:lang w:eastAsia="hr-HR"/>
        </w:rPr>
        <w:t>prijavljenu tražbinu</w:t>
      </w:r>
      <w:r w:rsidRPr="00AF4D47" w:rsidR="00AF4D47">
        <w:rPr>
          <w:rFonts w:eastAsia="Times New Roman" w:cs="Arial"/>
          <w:szCs w:val="24"/>
          <w:lang w:eastAsia="hr-HR"/>
        </w:rPr>
        <w:t>.</w:t>
      </w:r>
      <w:r w:rsidRPr="00AF4D47">
        <w:rPr>
          <w:rFonts w:eastAsia="Times New Roman" w:cs="Arial"/>
          <w:szCs w:val="24"/>
          <w:lang w:eastAsia="hr-HR"/>
        </w:rPr>
        <w:t xml:space="preserve"> </w:t>
      </w:r>
    </w:p>
    <w:p w:rsidRPr="00AF4D47" w:rsidR="004F550D" w:rsidP="004F550D" w:rsidRDefault="004F550D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AF4D47">
        <w:rPr>
          <w:rFonts w:eastAsia="Times New Roman" w:cs="Arial"/>
          <w:szCs w:val="24"/>
          <w:lang w:eastAsia="hr-HR"/>
        </w:rPr>
        <w:t>Ni jedan vjerovnik nije osporio prijavljenu tražbinu.</w:t>
      </w:r>
    </w:p>
    <w:p w:rsidRPr="00AF4D47" w:rsidR="00AF4D47" w:rsidP="00AF4D47" w:rsidRDefault="00AF4D4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AF4D47">
        <w:rPr>
          <w:rFonts w:eastAsia="Times New Roman" w:cs="Arial"/>
          <w:szCs w:val="24"/>
          <w:lang w:eastAsia="hr-HR"/>
        </w:rPr>
        <w:t xml:space="preserve">Sudac objavljuje da se tražbina vjerovnika Hrvatska radiotelevizija, Prisavlje 3, 10000 Zagreb, OIB: 68419124305, smatra utvrđenom u iznosu od 3.250,73 eura. </w:t>
      </w:r>
    </w:p>
    <w:p w:rsidRPr="00AF4D47" w:rsidR="002D2E01" w:rsidP="006C410B" w:rsidRDefault="002D2E01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4622B6" w:rsidR="00BB1078" w:rsidP="00BB1078" w:rsidRDefault="00BB1078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26. Hrvatske vode, Ulica Grada Vukovara 220, 10000, Zagreb, OIB: 28921383001, prijavio je tražbinu u iznosu od 148,17 eura.</w:t>
      </w:r>
    </w:p>
    <w:p w:rsidRPr="004622B6" w:rsidR="00BB1078" w:rsidP="00BB1078" w:rsidRDefault="00BB1078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Povjerenik nije osporio prijavljenu tražbinu.</w:t>
      </w:r>
    </w:p>
    <w:p w:rsidRPr="004622B6" w:rsidR="00BB1078" w:rsidP="00BB1078" w:rsidRDefault="00BB1078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Dužnik nije osporio prijavljenu tražbinu.</w:t>
      </w:r>
    </w:p>
    <w:p w:rsidRPr="004622B6" w:rsidR="00BB1078" w:rsidP="00BB1078" w:rsidRDefault="00BB1078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Ni jedan vjerovnik nije osporio prijavljenu tražbinu.</w:t>
      </w:r>
    </w:p>
    <w:p w:rsidRPr="004622B6" w:rsidR="00BB1078" w:rsidP="00BB1078" w:rsidRDefault="00BB1078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4622B6" w:rsidR="00BB1078" w:rsidP="00BB1078" w:rsidRDefault="00BB1078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 xml:space="preserve">Sudac objavljuje da se tražbina vjerovnika Hrvatske vode, Ulica Grada Vukovara 220, 10000, Zagreb, OIB: 28921383001, smatra utvrđenom u iznosu od 148,17 eura. </w:t>
      </w:r>
    </w:p>
    <w:p w:rsidRPr="004622B6" w:rsidR="00923D28" w:rsidP="00923D28" w:rsidRDefault="00923D28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4622B6" w:rsidR="003F3545" w:rsidP="003F3545" w:rsidRDefault="003F3545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27. INTER CARS d.o.o., Ulica Francesca Tenchinija 2 A, 10000 Zagreb, OIB: 46564276045, prijavio je tražbinu u iznosu od 3.980,04 eura.</w:t>
      </w:r>
    </w:p>
    <w:p w:rsidRPr="004622B6" w:rsidR="003F3545" w:rsidP="003F3545" w:rsidRDefault="003F3545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Povjerenik nije osporio prijavljenu tražbinu.</w:t>
      </w:r>
    </w:p>
    <w:p w:rsidRPr="004622B6" w:rsidR="003F3545" w:rsidP="003F3545" w:rsidRDefault="003F3545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Dužnik nije osporio prijavljenu tražbinu.</w:t>
      </w:r>
    </w:p>
    <w:p w:rsidRPr="004622B6" w:rsidR="003F3545" w:rsidP="003F3545" w:rsidRDefault="003F3545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Ni jedan vjerovnik nije osporio prijavljenu tražbinu.</w:t>
      </w:r>
    </w:p>
    <w:p w:rsidRPr="004622B6" w:rsidR="003F3545" w:rsidP="003F3545" w:rsidRDefault="003F3545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4622B6" w:rsidR="003F3545" w:rsidP="003F3545" w:rsidRDefault="003F3545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 xml:space="preserve">Sudac objavljuje da se tražbina vjerovnika INTER CARS d.o.o., Ulica Francesca Tenchinija 2 A, 10000 Zagreb, OIB: 46564276045, smatra utvrđenom u iznosu od 3.980,04 eura. </w:t>
      </w:r>
    </w:p>
    <w:p w:rsidRPr="004622B6" w:rsidR="004B201A" w:rsidP="006C410B" w:rsidRDefault="004B201A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4622B6" w:rsidR="009537FB" w:rsidP="009537FB" w:rsidRDefault="009537FB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 xml:space="preserve">28. ISTARSKA KREDITNA BANKA UMAG d.d., Ulica Ernesta Miloša - Via Ernest Miloš 1, 52470 Umag - Umago, OIB: 65723536010, prijavio je tražbinu u iznosu od </w:t>
      </w:r>
      <w:r w:rsidR="00923D28">
        <w:rPr>
          <w:rFonts w:eastAsia="Times New Roman" w:cs="Arial"/>
          <w:szCs w:val="24"/>
          <w:lang w:eastAsia="hr-HR"/>
        </w:rPr>
        <w:t>2.593.577,66</w:t>
      </w:r>
      <w:r w:rsidRPr="004622B6" w:rsidR="0065447C">
        <w:rPr>
          <w:rFonts w:eastAsia="Times New Roman" w:cs="Arial"/>
          <w:color w:val="FF0000"/>
          <w:szCs w:val="24"/>
          <w:lang w:eastAsia="hr-HR"/>
        </w:rPr>
        <w:t xml:space="preserve"> </w:t>
      </w:r>
      <w:r w:rsidRPr="004622B6">
        <w:rPr>
          <w:rFonts w:eastAsia="Times New Roman" w:cs="Arial"/>
          <w:szCs w:val="24"/>
          <w:lang w:eastAsia="hr-HR"/>
        </w:rPr>
        <w:t>eura.</w:t>
      </w:r>
    </w:p>
    <w:p w:rsidRPr="004622B6" w:rsidR="009537FB" w:rsidP="009537FB" w:rsidRDefault="009537FB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Povjerenik nije osporio prijavljenu tražbinu.</w:t>
      </w:r>
    </w:p>
    <w:p w:rsidRPr="004622B6" w:rsidR="009537FB" w:rsidP="009537FB" w:rsidRDefault="009537FB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Dužnik nije osporio prijavljenu tražbinu.</w:t>
      </w:r>
    </w:p>
    <w:p w:rsidRPr="004622B6" w:rsidR="009537FB" w:rsidP="009537FB" w:rsidRDefault="009537FB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Ni jedan vjerovnik nije osporio prijavljenu tražbinu.</w:t>
      </w:r>
    </w:p>
    <w:p w:rsidRPr="004622B6" w:rsidR="009537FB" w:rsidP="009537FB" w:rsidRDefault="009537FB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4622B6" w:rsidR="009537FB" w:rsidP="009537FB" w:rsidRDefault="009537FB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 xml:space="preserve">Sudac objavljuje da se tražbina vjerovnika ISTARSKA KREDITNA BANKA UMAG d.d., Ulica Ernesta Miloša - Via Ernest Miloš 1, 52470 Umag - Umago, OIB: 65723536010, smatra utvrđenom u iznosu od </w:t>
      </w:r>
      <w:r w:rsidR="00923D28">
        <w:rPr>
          <w:rFonts w:eastAsia="Times New Roman" w:cs="Arial"/>
          <w:szCs w:val="24"/>
          <w:lang w:eastAsia="hr-HR"/>
        </w:rPr>
        <w:t>2.593.577,66</w:t>
      </w:r>
      <w:r w:rsidRPr="004622B6" w:rsidR="0065447C">
        <w:rPr>
          <w:rFonts w:eastAsia="Times New Roman" w:cs="Arial"/>
          <w:color w:val="FF0000"/>
          <w:szCs w:val="24"/>
          <w:lang w:eastAsia="hr-HR"/>
        </w:rPr>
        <w:t xml:space="preserve"> </w:t>
      </w:r>
      <w:r w:rsidRPr="004622B6">
        <w:rPr>
          <w:rFonts w:eastAsia="Times New Roman" w:cs="Arial"/>
          <w:szCs w:val="24"/>
          <w:lang w:eastAsia="hr-HR"/>
        </w:rPr>
        <w:t xml:space="preserve">eura. </w:t>
      </w:r>
    </w:p>
    <w:p w:rsidRPr="004622B6" w:rsidR="003F3545" w:rsidP="006C410B" w:rsidRDefault="003F3545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4622B6" w:rsidR="00CF7183" w:rsidP="00CF7183" w:rsidRDefault="00CF7183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 xml:space="preserve">29. JAKUS ZORAN, </w:t>
      </w:r>
      <w:r w:rsidRPr="004622B6" w:rsidR="00E562BA">
        <w:rPr>
          <w:rFonts w:eastAsia="Times New Roman" w:cs="Arial"/>
          <w:szCs w:val="24"/>
          <w:lang w:eastAsia="hr-HR"/>
        </w:rPr>
        <w:t>Grintavica</w:t>
      </w:r>
      <w:r w:rsidRPr="004622B6">
        <w:rPr>
          <w:rFonts w:eastAsia="Times New Roman" w:cs="Arial"/>
          <w:szCs w:val="24"/>
          <w:lang w:eastAsia="hr-HR"/>
        </w:rPr>
        <w:t xml:space="preserve"> 50 A, 52444 Brečevići, OIB: </w:t>
      </w:r>
      <w:r w:rsidRPr="004622B6" w:rsidR="00E562BA">
        <w:rPr>
          <w:rFonts w:eastAsia="Times New Roman" w:cs="Arial"/>
          <w:szCs w:val="24"/>
          <w:lang w:eastAsia="hr-HR"/>
        </w:rPr>
        <w:t>11493014283</w:t>
      </w:r>
      <w:r w:rsidRPr="004622B6">
        <w:rPr>
          <w:rFonts w:eastAsia="Times New Roman" w:cs="Arial"/>
          <w:szCs w:val="24"/>
          <w:lang w:eastAsia="hr-HR"/>
        </w:rPr>
        <w:t xml:space="preserve">, prijavio je tražbinu u iznosu od </w:t>
      </w:r>
      <w:r w:rsidRPr="004622B6" w:rsidR="00E562BA">
        <w:rPr>
          <w:rFonts w:eastAsia="Times New Roman" w:cs="Arial"/>
          <w:szCs w:val="24"/>
          <w:lang w:eastAsia="hr-HR"/>
        </w:rPr>
        <w:t xml:space="preserve">10.327,89 </w:t>
      </w:r>
      <w:r w:rsidRPr="004622B6">
        <w:rPr>
          <w:rFonts w:eastAsia="Times New Roman" w:cs="Arial"/>
          <w:szCs w:val="24"/>
          <w:lang w:eastAsia="hr-HR"/>
        </w:rPr>
        <w:t>eura.</w:t>
      </w:r>
    </w:p>
    <w:p w:rsidRPr="004622B6" w:rsidR="00CF7183" w:rsidP="00CF7183" w:rsidRDefault="00CF7183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Povjerenik nije osporio prijavljenu tražbinu.</w:t>
      </w:r>
    </w:p>
    <w:p w:rsidRPr="004622B6" w:rsidR="00CF7183" w:rsidP="00CF7183" w:rsidRDefault="00CF7183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Dužnik nije osporio prijavljenu tražbinu.</w:t>
      </w:r>
    </w:p>
    <w:p w:rsidRPr="004622B6" w:rsidR="00CF7183" w:rsidP="00CF7183" w:rsidRDefault="00CF7183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Ni jedan vjerovnik nije osporio prijavljenu tražbinu.</w:t>
      </w:r>
    </w:p>
    <w:p w:rsidRPr="004622B6" w:rsidR="00CF7183" w:rsidP="00CF7183" w:rsidRDefault="00CF7183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4622B6" w:rsidR="00CF7183" w:rsidP="00CF7183" w:rsidRDefault="00CF7183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 xml:space="preserve">Sudac objavljuje da se tražbina vjerovnika </w:t>
      </w:r>
      <w:r w:rsidRPr="004622B6" w:rsidR="00E562BA">
        <w:rPr>
          <w:rFonts w:eastAsia="Times New Roman" w:cs="Arial"/>
          <w:szCs w:val="24"/>
          <w:lang w:eastAsia="hr-HR"/>
        </w:rPr>
        <w:t>JAKUS ZORAN, Grintavica 50 A, 52444 Brečevići, OIB: 11493014283</w:t>
      </w:r>
      <w:r w:rsidRPr="004622B6">
        <w:rPr>
          <w:rFonts w:eastAsia="Times New Roman" w:cs="Arial"/>
          <w:szCs w:val="24"/>
          <w:lang w:eastAsia="hr-HR"/>
        </w:rPr>
        <w:t xml:space="preserve">, smatra utvrđenom u iznosu od </w:t>
      </w:r>
      <w:r w:rsidRPr="004622B6" w:rsidR="00E562BA">
        <w:rPr>
          <w:rFonts w:eastAsia="Times New Roman" w:cs="Arial"/>
          <w:szCs w:val="24"/>
          <w:lang w:eastAsia="hr-HR"/>
        </w:rPr>
        <w:t xml:space="preserve">10.327,89 </w:t>
      </w:r>
      <w:r w:rsidRPr="004622B6">
        <w:rPr>
          <w:rFonts w:eastAsia="Times New Roman" w:cs="Arial"/>
          <w:szCs w:val="24"/>
          <w:lang w:eastAsia="hr-HR"/>
        </w:rPr>
        <w:t xml:space="preserve">eura. </w:t>
      </w:r>
    </w:p>
    <w:p w:rsidRPr="004622B6" w:rsidR="003F3545" w:rsidP="006C410B" w:rsidRDefault="003F3545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4622B6" w:rsidR="00561467" w:rsidP="00561467" w:rsidRDefault="0056146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30. Kmet Marijo, vl. TRANSPORTI KMET Obrt za prijevoz robe, Ulica Matka Laginje 6, Žminj, OIB: 98412207395, prijavio je tražbinu u iznosu od 5.687,50 eura.</w:t>
      </w:r>
    </w:p>
    <w:p w:rsidRPr="004622B6" w:rsidR="00561467" w:rsidP="00561467" w:rsidRDefault="0056146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Povjerenik nije osporio prijavljenu tražbinu.</w:t>
      </w:r>
    </w:p>
    <w:p w:rsidRPr="004622B6" w:rsidR="00561467" w:rsidP="00561467" w:rsidRDefault="0056146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Dužnik nije osporio prijavljenu tražbinu.</w:t>
      </w:r>
    </w:p>
    <w:p w:rsidRPr="004622B6" w:rsidR="00561467" w:rsidP="00561467" w:rsidRDefault="0056146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Ni jedan vjerovnik nije osporio prijavljenu tražbinu.</w:t>
      </w:r>
    </w:p>
    <w:p w:rsidRPr="004622B6" w:rsidR="00561467" w:rsidP="00561467" w:rsidRDefault="0056146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4622B6" w:rsidR="00561467" w:rsidP="00561467" w:rsidRDefault="0056146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 xml:space="preserve">Sudac objavljuje da se tražbina vjerovnika Kmet Marija, vl. TRANSPORTI KMET Obrt za prijevoz robe, Ulica Matka Laginje 6, Žminj, OIB: 98412207395, smatra utvrđenom u iznosu od 5.687,50 eura. </w:t>
      </w:r>
    </w:p>
    <w:p w:rsidRPr="004622B6" w:rsidR="003F3545" w:rsidP="006C410B" w:rsidRDefault="003F3545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4622B6" w:rsidR="00916ADA" w:rsidP="00916ADA" w:rsidRDefault="00916ADA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31. KONICA MINOLTA HRVATSKA-POSLOVNA RJEŠENJA d.o.o., Horvatova ulica 82, 10000 Zagreb, OIB: 31697259786, prijavio je tražbinu u iznosu od 519,90 eura.</w:t>
      </w:r>
    </w:p>
    <w:p w:rsidRPr="004622B6" w:rsidR="00916ADA" w:rsidP="00916ADA" w:rsidRDefault="00916ADA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Povjerenik nije osporio prijavljenu tražbinu.</w:t>
      </w:r>
    </w:p>
    <w:p w:rsidRPr="004622B6" w:rsidR="00916ADA" w:rsidP="00916ADA" w:rsidRDefault="00916ADA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Dužnik nije osporio prijavljenu tražbinu.</w:t>
      </w:r>
    </w:p>
    <w:p w:rsidRPr="004622B6" w:rsidR="00916ADA" w:rsidP="00916ADA" w:rsidRDefault="00916ADA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Ni jedan vjerovnik nije osporio prijavljenu tražbinu.</w:t>
      </w:r>
    </w:p>
    <w:p w:rsidRPr="004622B6" w:rsidR="00916ADA" w:rsidP="00916ADA" w:rsidRDefault="00916ADA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4622B6" w:rsidR="00916ADA" w:rsidP="00916ADA" w:rsidRDefault="00916ADA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 xml:space="preserve">Sudac objavljuje da se tražbina vjerovnika KONICA MINOLTA HRVATSKA-POSLOVNA RJEŠENJA d.o.o., Horvatova ulica 82, 10000 Zagreb, OIB: 31697259786, smatra utvrđenom u iznosu od 519,90 eura. </w:t>
      </w:r>
    </w:p>
    <w:p w:rsidRPr="004622B6" w:rsidR="00561467" w:rsidP="006C410B" w:rsidRDefault="0056146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4622B6" w:rsidR="007E1835" w:rsidP="007E1835" w:rsidRDefault="007E1835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32. KOPLAST d.o.o., Brajkovići 1/G, 52000 Brajkovići, OIB: 99721015226, prijavio je tražbinu u iznosu od 11.046,15 eura.</w:t>
      </w:r>
    </w:p>
    <w:p w:rsidRPr="004622B6" w:rsidR="007E1835" w:rsidP="007E1835" w:rsidRDefault="007E1835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Povjerenik nije osporio prijavljenu tražbinu.</w:t>
      </w:r>
    </w:p>
    <w:p w:rsidRPr="004622B6" w:rsidR="007E1835" w:rsidP="007E1835" w:rsidRDefault="007E1835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Dužnik nije osporio prijavljenu tražbinu.</w:t>
      </w:r>
    </w:p>
    <w:p w:rsidRPr="004622B6" w:rsidR="007E1835" w:rsidP="007E1835" w:rsidRDefault="007E1835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Ni jedan vjerovnik nije osporio prijavljenu tražbinu.</w:t>
      </w:r>
    </w:p>
    <w:p w:rsidRPr="004622B6" w:rsidR="007E1835" w:rsidP="007E1835" w:rsidRDefault="007E1835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4622B6" w:rsidR="007E1835" w:rsidP="007E1835" w:rsidRDefault="007E1835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 xml:space="preserve">Sudac objavljuje da se tražbina vjerovnika KOPLAST d.o.o., Brajkovići 1/G, 52000 Brajkovići, OIB: 99721015226, smatra utvrđenom u iznosu od 11.046,15 eura. </w:t>
      </w:r>
    </w:p>
    <w:p w:rsidRPr="004622B6" w:rsidR="00561467" w:rsidP="006C410B" w:rsidRDefault="0056146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4622B6" w:rsidR="003348B9" w:rsidP="003348B9" w:rsidRDefault="003348B9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 xml:space="preserve">33. LABOSAN d.o.o., Josipa Jurja Strossmayera 106, </w:t>
      </w:r>
      <w:r w:rsidRPr="00EF1722">
        <w:rPr>
          <w:rFonts w:eastAsia="Times New Roman" w:cs="Arial"/>
          <w:szCs w:val="24"/>
          <w:lang w:eastAsia="hr-HR"/>
        </w:rPr>
        <w:t>Virovitica</w:t>
      </w:r>
      <w:r w:rsidRPr="004622B6">
        <w:rPr>
          <w:rFonts w:eastAsia="Times New Roman" w:cs="Arial"/>
          <w:szCs w:val="24"/>
          <w:lang w:eastAsia="hr-HR"/>
        </w:rPr>
        <w:t xml:space="preserve">, OIB: 81145490196, prijavio je tražbinu u iznosu od </w:t>
      </w:r>
      <w:r w:rsidR="00EF1722">
        <w:rPr>
          <w:rFonts w:eastAsia="Times New Roman" w:cs="Arial"/>
          <w:szCs w:val="24"/>
          <w:lang w:eastAsia="hr-HR"/>
        </w:rPr>
        <w:t>1</w:t>
      </w:r>
      <w:r w:rsidRPr="004622B6">
        <w:rPr>
          <w:rFonts w:eastAsia="Times New Roman" w:cs="Arial"/>
          <w:szCs w:val="24"/>
          <w:lang w:eastAsia="hr-HR"/>
        </w:rPr>
        <w:t>.000,00 eura.</w:t>
      </w:r>
    </w:p>
    <w:p w:rsidRPr="004622B6" w:rsidR="003348B9" w:rsidP="003348B9" w:rsidRDefault="003348B9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Povjerenik nije osporio prijavljenu tražbinu.</w:t>
      </w:r>
    </w:p>
    <w:p w:rsidRPr="004622B6" w:rsidR="003348B9" w:rsidP="003348B9" w:rsidRDefault="003348B9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Dužnik nije osporio prijavljenu tražbinu.</w:t>
      </w:r>
    </w:p>
    <w:p w:rsidRPr="004622B6" w:rsidR="003348B9" w:rsidP="003348B9" w:rsidRDefault="003348B9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Ni jedan vjerovnik nije osporio prijavljenu tražbinu.</w:t>
      </w:r>
    </w:p>
    <w:p w:rsidRPr="004622B6" w:rsidR="003348B9" w:rsidP="003348B9" w:rsidRDefault="003348B9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4622B6" w:rsidR="003348B9" w:rsidP="003348B9" w:rsidRDefault="003348B9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 xml:space="preserve">Sudac objavljuje da se tražbina vjerovnika LABOSAN d.o.o., Josipa Jurja Strossmayera 106, </w:t>
      </w:r>
      <w:r w:rsidRPr="00EF1722">
        <w:rPr>
          <w:rFonts w:eastAsia="Times New Roman" w:cs="Arial"/>
          <w:szCs w:val="24"/>
          <w:lang w:eastAsia="hr-HR"/>
        </w:rPr>
        <w:t>Virovitica,</w:t>
      </w:r>
      <w:r w:rsidRPr="004622B6">
        <w:rPr>
          <w:rFonts w:eastAsia="Times New Roman" w:cs="Arial"/>
          <w:szCs w:val="24"/>
          <w:lang w:eastAsia="hr-HR"/>
        </w:rPr>
        <w:t xml:space="preserve"> OIB: 81145490196, smatra utvrđenom u iznosu od </w:t>
      </w:r>
      <w:r w:rsidR="00EF1722">
        <w:rPr>
          <w:rFonts w:eastAsia="Times New Roman" w:cs="Arial"/>
          <w:szCs w:val="24"/>
          <w:lang w:eastAsia="hr-HR"/>
        </w:rPr>
        <w:t>1</w:t>
      </w:r>
      <w:r w:rsidRPr="004622B6">
        <w:rPr>
          <w:rFonts w:eastAsia="Times New Roman" w:cs="Arial"/>
          <w:szCs w:val="24"/>
          <w:lang w:eastAsia="hr-HR"/>
        </w:rPr>
        <w:t xml:space="preserve">.000,00 eura. </w:t>
      </w:r>
    </w:p>
    <w:p w:rsidRPr="004622B6" w:rsidR="00561467" w:rsidP="006C410B" w:rsidRDefault="0056146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4622B6" w:rsidR="008D0E4A" w:rsidP="008D0E4A" w:rsidRDefault="008D0E4A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34. LAKMUS d.o.o., Sveti Ivan 3/2, 52420 Buzet, OIB: 97943998009, prijavio je tražbinu u iznosu od 322,57 eura.</w:t>
      </w:r>
    </w:p>
    <w:p w:rsidRPr="004622B6" w:rsidR="008D0E4A" w:rsidP="008D0E4A" w:rsidRDefault="008D0E4A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Povjerenik nije osporio prijavljenu tražbinu.</w:t>
      </w:r>
    </w:p>
    <w:p w:rsidRPr="004622B6" w:rsidR="008D0E4A" w:rsidP="008D0E4A" w:rsidRDefault="008D0E4A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Dužnik nije osporio prijavljenu tražbinu.</w:t>
      </w:r>
    </w:p>
    <w:p w:rsidRPr="004622B6" w:rsidR="008D0E4A" w:rsidP="008D0E4A" w:rsidRDefault="008D0E4A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Ni jedan vjerovnik nije osporio prijavljenu tražbinu.</w:t>
      </w:r>
    </w:p>
    <w:p w:rsidRPr="004622B6" w:rsidR="008D0E4A" w:rsidP="008D0E4A" w:rsidRDefault="008D0E4A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4622B6" w:rsidR="008D0E4A" w:rsidP="008D0E4A" w:rsidRDefault="008D0E4A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 xml:space="preserve">Sudac objavljuje da se tražbina vjerovnika LAKMUS d.o.o., Sveti Ivan 3/2, 52420 Buzet, OIB: 97943998009, smatra utvrđenom u iznosu od 322,57 eura. </w:t>
      </w:r>
    </w:p>
    <w:p w:rsidRPr="004622B6" w:rsidR="00561467" w:rsidP="006C410B" w:rsidRDefault="0056146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4622B6" w:rsidR="00BC6A33" w:rsidP="00BC6A33" w:rsidRDefault="00BC6A33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35. LOVREČIĆ BAU d.o.o., Lovrečići 23, Jakovici, OIB: 91313368759, prijavio je tražbinu u iznosu od 5.000,00 eura.</w:t>
      </w:r>
    </w:p>
    <w:p w:rsidRPr="004622B6" w:rsidR="00BC6A33" w:rsidP="00BC6A33" w:rsidRDefault="00BC6A33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Povjerenik nije osporio prijavljenu tražbinu.</w:t>
      </w:r>
    </w:p>
    <w:p w:rsidRPr="004622B6" w:rsidR="00BC6A33" w:rsidP="00BC6A33" w:rsidRDefault="00BC6A33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Dužnik nije osporio prijavljenu tražbinu.</w:t>
      </w:r>
    </w:p>
    <w:p w:rsidRPr="004622B6" w:rsidR="00BC6A33" w:rsidP="00BC6A33" w:rsidRDefault="00BC6A33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Ni jedan vjerovnik nije osporio prijavljenu tražbinu.</w:t>
      </w:r>
    </w:p>
    <w:p w:rsidRPr="004622B6" w:rsidR="00BC6A33" w:rsidP="00BC6A33" w:rsidRDefault="00BC6A33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4622B6" w:rsidR="00BC6A33" w:rsidP="00BC6A33" w:rsidRDefault="00BC6A33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 xml:space="preserve">Sudac objavljuje da se tražbina vjerovnika LOVREČIĆ BAU d.o.o., Lovrečići 23, Jakovici, OIB: 91313368759, smatra utvrđenom u iznosu od 5.000,00 eura. </w:t>
      </w:r>
    </w:p>
    <w:p w:rsidRPr="004622B6" w:rsidR="00BE1520" w:rsidP="006C410B" w:rsidRDefault="00BE1520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4622B6" w:rsidR="004E6EDC" w:rsidP="004E6EDC" w:rsidRDefault="004E6EDC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3</w:t>
      </w:r>
      <w:r w:rsidR="00E90308">
        <w:rPr>
          <w:rFonts w:eastAsia="Times New Roman" w:cs="Arial"/>
          <w:szCs w:val="24"/>
          <w:lang w:eastAsia="hr-HR"/>
        </w:rPr>
        <w:t>6</w:t>
      </w:r>
      <w:r w:rsidRPr="004622B6">
        <w:rPr>
          <w:rFonts w:eastAsia="Times New Roman" w:cs="Arial"/>
          <w:szCs w:val="24"/>
          <w:lang w:eastAsia="hr-HR"/>
        </w:rPr>
        <w:t>. MILOHANIĆ MLADEN, vl. PRŠUTI MILOHANIĆ O.P.G., Milohanići 15E, 52444 Tinjan, OIB: 06273835065, prijavio je tražbinu u iznosu od 2.244,96 eura.</w:t>
      </w:r>
    </w:p>
    <w:p w:rsidRPr="004622B6" w:rsidR="004E6EDC" w:rsidP="004E6EDC" w:rsidRDefault="004E6EDC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Povjerenik nije osporio prijavljenu tražbinu.</w:t>
      </w:r>
    </w:p>
    <w:p w:rsidRPr="004622B6" w:rsidR="004E6EDC" w:rsidP="004E6EDC" w:rsidRDefault="004E6EDC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Dužnik nije osporio prijavljenu tražbinu.</w:t>
      </w:r>
    </w:p>
    <w:p w:rsidRPr="004622B6" w:rsidR="004E6EDC" w:rsidP="004E6EDC" w:rsidRDefault="004E6EDC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Ni jedan vjerovnik nije osporio prijavljenu tražbinu.</w:t>
      </w:r>
    </w:p>
    <w:p w:rsidRPr="004622B6" w:rsidR="004E6EDC" w:rsidP="004E6EDC" w:rsidRDefault="004E6EDC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4622B6" w:rsidR="004E6EDC" w:rsidP="004E6EDC" w:rsidRDefault="004E6EDC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 xml:space="preserve">Sudac objavljuje da se tražbina vjerovnika MILOHANIĆ MLADEN, vl. PRŠUTI MILOHANIĆ O.P.G., Milohanići 15E, 52444 Tinjan, OIB: 06273835065, smatra utvrđenom u iznosu od 2.244,96 eura. </w:t>
      </w:r>
    </w:p>
    <w:p w:rsidRPr="004622B6" w:rsidR="008D0E4A" w:rsidP="006C410B" w:rsidRDefault="008D0E4A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4622B6" w:rsidR="004E6EDC" w:rsidP="004E6EDC" w:rsidRDefault="00E90308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37</w:t>
      </w:r>
      <w:r w:rsidRPr="004622B6" w:rsidR="004E6EDC">
        <w:rPr>
          <w:rFonts w:eastAsia="Times New Roman" w:cs="Arial"/>
          <w:szCs w:val="24"/>
          <w:lang w:eastAsia="hr-HR"/>
        </w:rPr>
        <w:t>. Odvjetničko društvo GARANKIĆ &amp; PARTNERI d.o.o., Ul. Pietra Kandlera 8 B, Poreč, OIB: 63649442699, prijavio je tražbinu u iznosu od 2.841,11 eura.</w:t>
      </w:r>
    </w:p>
    <w:p w:rsidRPr="004622B6" w:rsidR="004E6EDC" w:rsidP="004E6EDC" w:rsidRDefault="004E6EDC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Povjerenik nije osporio prijavljenu tražbinu.</w:t>
      </w:r>
    </w:p>
    <w:p w:rsidRPr="004622B6" w:rsidR="004E6EDC" w:rsidP="004E6EDC" w:rsidRDefault="004E6EDC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Dužnik nije osporio prijavljenu tražbinu.</w:t>
      </w:r>
    </w:p>
    <w:p w:rsidRPr="004622B6" w:rsidR="004E6EDC" w:rsidP="004E6EDC" w:rsidRDefault="004E6EDC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Ni jedan vjerovnik nije osporio prijavljenu tražbinu.</w:t>
      </w:r>
    </w:p>
    <w:p w:rsidRPr="004622B6" w:rsidR="004E6EDC" w:rsidP="004E6EDC" w:rsidRDefault="004E6EDC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4622B6" w:rsidR="004E6EDC" w:rsidP="004E6EDC" w:rsidRDefault="004E6EDC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 xml:space="preserve">Sudac objavljuje da se tražbina vjerovnika Odvjetničkog društva GARANKIĆ &amp; PARTNERI d.o.o., Ul. Pietra Kandlera 8 B, Poreč, OIB: 63649442699, smatra utvrđenom u iznosu od 2.841,11 eura. </w:t>
      </w:r>
    </w:p>
    <w:p w:rsidRPr="004622B6" w:rsidR="008D0E4A" w:rsidP="006C410B" w:rsidRDefault="008D0E4A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4622B6" w:rsidR="000C1335" w:rsidP="000C1335" w:rsidRDefault="000C1335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3</w:t>
      </w:r>
      <w:r w:rsidR="00E90308">
        <w:rPr>
          <w:rFonts w:eastAsia="Times New Roman" w:cs="Arial"/>
          <w:szCs w:val="24"/>
          <w:lang w:eastAsia="hr-HR"/>
        </w:rPr>
        <w:t>8</w:t>
      </w:r>
      <w:r w:rsidRPr="004622B6">
        <w:rPr>
          <w:rFonts w:eastAsia="Times New Roman" w:cs="Arial"/>
          <w:szCs w:val="24"/>
          <w:lang w:eastAsia="hr-HR"/>
        </w:rPr>
        <w:t>. OPĆINA TINJAN, Tinjan 2, 52444 Tinjan, OIB: 44827511522, prijavila je tražbinu u iznosu od 17.388,12 eura.</w:t>
      </w:r>
    </w:p>
    <w:p w:rsidRPr="004622B6" w:rsidR="000C1335" w:rsidP="000C1335" w:rsidRDefault="000C1335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Povjerenik nije osporio prijavljenu tražbinu.</w:t>
      </w:r>
    </w:p>
    <w:p w:rsidRPr="004622B6" w:rsidR="000C1335" w:rsidP="000C1335" w:rsidRDefault="000C1335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Dužnik nije osporio prijavljenu tražbinu.</w:t>
      </w:r>
    </w:p>
    <w:p w:rsidRPr="004622B6" w:rsidR="000C1335" w:rsidP="000C1335" w:rsidRDefault="000C1335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Ni jedan vjerovnik nije osporio prijavljenu tražbinu.</w:t>
      </w:r>
    </w:p>
    <w:p w:rsidRPr="004622B6" w:rsidR="000C1335" w:rsidP="000C1335" w:rsidRDefault="000C1335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4622B6" w:rsidR="000C1335" w:rsidP="000C1335" w:rsidRDefault="000C1335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 xml:space="preserve">Sudac objavljuje da se tražbina vjerovnika OPĆINE TINJAN, Tinjan 2, 52444 Tinjan, OIB: 44827511522, smatra utvrđenom u iznosu od 17.388,12 eura. </w:t>
      </w:r>
    </w:p>
    <w:p w:rsidRPr="004622B6" w:rsidR="008D0E4A" w:rsidP="006C410B" w:rsidRDefault="008D0E4A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4622B6" w:rsidR="0031318F" w:rsidP="0031318F" w:rsidRDefault="00E90308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39</w:t>
      </w:r>
      <w:r w:rsidRPr="004622B6" w:rsidR="0031318F">
        <w:rPr>
          <w:rFonts w:eastAsia="Times New Roman" w:cs="Arial"/>
          <w:szCs w:val="24"/>
          <w:lang w:eastAsia="hr-HR"/>
        </w:rPr>
        <w:t>. PACCOMMERCE d.o.o., Šime Kurelića 20/6, 52000 Pazin, OIB: 89128547617, prijavio je tražbinu u iznosu od 936,19 eura.</w:t>
      </w:r>
    </w:p>
    <w:p w:rsidRPr="004622B6" w:rsidR="0031318F" w:rsidP="0031318F" w:rsidRDefault="0031318F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Povjerenik nije osporio prijavljenu tražbinu.</w:t>
      </w:r>
    </w:p>
    <w:p w:rsidRPr="004622B6" w:rsidR="0031318F" w:rsidP="0031318F" w:rsidRDefault="0031318F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Dužnik nije osporio prijavljenu tražbinu.</w:t>
      </w:r>
    </w:p>
    <w:p w:rsidRPr="004622B6" w:rsidR="0031318F" w:rsidP="0031318F" w:rsidRDefault="0031318F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Ni jedan vjerovnik nije osporio prijavljenu tražbinu.</w:t>
      </w:r>
    </w:p>
    <w:p w:rsidRPr="004622B6" w:rsidR="0031318F" w:rsidP="0031318F" w:rsidRDefault="0031318F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4622B6" w:rsidR="0031318F" w:rsidP="0031318F" w:rsidRDefault="0031318F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 xml:space="preserve">Sudac objavljuje da se tražbina vjerovnika PACCOMMERCE d.o.o., Šime Kurelića 20/6, 52000 Pazin, OIB: 89128547617, smatra utvrđenom u iznosu od 936,19 eura. </w:t>
      </w:r>
    </w:p>
    <w:p w:rsidRPr="004622B6" w:rsidR="008D0E4A" w:rsidP="006C410B" w:rsidRDefault="008D0E4A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E90308" w:rsidR="00AF5CEE" w:rsidP="00AF5CEE" w:rsidRDefault="00AF5CEE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E90308">
        <w:rPr>
          <w:rFonts w:eastAsia="Times New Roman" w:cs="Arial"/>
          <w:szCs w:val="24"/>
          <w:lang w:eastAsia="hr-HR"/>
        </w:rPr>
        <w:t>4</w:t>
      </w:r>
      <w:r w:rsidRPr="00E90308" w:rsidR="00E90308">
        <w:rPr>
          <w:rFonts w:eastAsia="Times New Roman" w:cs="Arial"/>
          <w:szCs w:val="24"/>
          <w:lang w:eastAsia="hr-HR"/>
        </w:rPr>
        <w:t>0</w:t>
      </w:r>
      <w:r w:rsidRPr="00E90308">
        <w:rPr>
          <w:rFonts w:eastAsia="Times New Roman" w:cs="Arial"/>
          <w:szCs w:val="24"/>
          <w:lang w:eastAsia="hr-HR"/>
        </w:rPr>
        <w:t xml:space="preserve">. PALMAN THERMO d.o.o., Mate Vlašića 39, 52440 Poreč - Parenzo, OIB: 50385585634, prijavio je tražbinu u iznosu od </w:t>
      </w:r>
      <w:r w:rsidRPr="00E90308" w:rsidR="00E90308">
        <w:rPr>
          <w:rFonts w:eastAsia="Times New Roman" w:cs="Arial"/>
          <w:szCs w:val="24"/>
          <w:lang w:eastAsia="hr-HR"/>
        </w:rPr>
        <w:t xml:space="preserve">538,20 </w:t>
      </w:r>
      <w:r w:rsidRPr="00E90308">
        <w:rPr>
          <w:rFonts w:eastAsia="Times New Roman" w:cs="Arial"/>
          <w:szCs w:val="24"/>
          <w:lang w:eastAsia="hr-HR"/>
        </w:rPr>
        <w:t>eura.</w:t>
      </w:r>
    </w:p>
    <w:p w:rsidRPr="00E90308" w:rsidR="00E90308" w:rsidP="00E90308" w:rsidRDefault="00E90308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E90308">
        <w:rPr>
          <w:rFonts w:eastAsia="Times New Roman" w:cs="Arial"/>
          <w:szCs w:val="24"/>
          <w:lang w:eastAsia="hr-HR"/>
        </w:rPr>
        <w:t>Povjerenik nije osporio prijavljenu tražbinu.</w:t>
      </w:r>
    </w:p>
    <w:p w:rsidRPr="00E90308" w:rsidR="00E90308" w:rsidP="00E90308" w:rsidRDefault="00E90308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E90308">
        <w:rPr>
          <w:rFonts w:eastAsia="Times New Roman" w:cs="Arial"/>
          <w:szCs w:val="24"/>
          <w:lang w:eastAsia="hr-HR"/>
        </w:rPr>
        <w:t>Dužnik nije osporio prijavljenu tražbinu.</w:t>
      </w:r>
    </w:p>
    <w:p w:rsidRPr="00E90308" w:rsidR="00E90308" w:rsidP="00E90308" w:rsidRDefault="00E90308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E90308">
        <w:rPr>
          <w:rFonts w:eastAsia="Times New Roman" w:cs="Arial"/>
          <w:szCs w:val="24"/>
          <w:lang w:eastAsia="hr-HR"/>
        </w:rPr>
        <w:t>Ni jedan vjerovnik nije osporio prijavljenu tražbinu.</w:t>
      </w:r>
    </w:p>
    <w:p w:rsidRPr="00E90308" w:rsidR="00E90308" w:rsidP="00E90308" w:rsidRDefault="00E90308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E90308" w:rsidR="00E90308" w:rsidP="00E90308" w:rsidRDefault="00E90308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E90308">
        <w:rPr>
          <w:rFonts w:eastAsia="Times New Roman" w:cs="Arial"/>
          <w:szCs w:val="24"/>
          <w:lang w:eastAsia="hr-HR"/>
        </w:rPr>
        <w:t xml:space="preserve">Sudac objavljuje da se tražbina vjerovnika PALMAN THERMO d.o.o., Mate Vlašića 39, 52440 Poreč - Parenzo, OIB: 50385585634, smatra utvrđenom u iznosu od 538,20 eura. </w:t>
      </w:r>
    </w:p>
    <w:p w:rsidRPr="00E90308" w:rsidR="00AF5CEE" w:rsidP="00BE1520" w:rsidRDefault="00AF5CEE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4622B6" w:rsidR="004A623F" w:rsidP="004A623F" w:rsidRDefault="00E90308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41</w:t>
      </w:r>
      <w:r w:rsidRPr="004622B6" w:rsidR="004A623F">
        <w:rPr>
          <w:rFonts w:eastAsia="Times New Roman" w:cs="Arial"/>
          <w:szCs w:val="24"/>
          <w:lang w:eastAsia="hr-HR"/>
        </w:rPr>
        <w:t>. Papić Saša, vl. TRGOVAČKI OBRT VIDE I MATICE, M. Vlašića 30, Poreč, OIB: 31615978071, prijavio je tražbinu u iznosu od 407,50 eura.</w:t>
      </w:r>
    </w:p>
    <w:p w:rsidRPr="004622B6" w:rsidR="004A623F" w:rsidP="004A623F" w:rsidRDefault="004A623F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Povjerenik nije osporio prijavljenu tražbinu.</w:t>
      </w:r>
    </w:p>
    <w:p w:rsidRPr="004622B6" w:rsidR="004A623F" w:rsidP="004A623F" w:rsidRDefault="004A623F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Dužnik nije osporio prijavljenu tražbinu.</w:t>
      </w:r>
    </w:p>
    <w:p w:rsidRPr="004622B6" w:rsidR="004A623F" w:rsidP="004A623F" w:rsidRDefault="004A623F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Ni jedan vjerovnik nije osporio prijavljenu tražbinu.</w:t>
      </w:r>
    </w:p>
    <w:p w:rsidRPr="004622B6" w:rsidR="004A623F" w:rsidP="004A623F" w:rsidRDefault="004A623F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4622B6" w:rsidR="004A623F" w:rsidP="004A623F" w:rsidRDefault="004A623F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 xml:space="preserve">Sudac objavljuje da se tražbina vjerovnika Papić Saše, vl. TRGOVAČKI OBRT VIDE I MATICE, M. Vlašića 30, Poreč, OIB: 31615978071, smatra utvrđenom u iznosu od 407,50 eura. </w:t>
      </w:r>
    </w:p>
    <w:p w:rsidRPr="004622B6" w:rsidR="0019081F" w:rsidP="004A623F" w:rsidRDefault="0019081F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4622B6" w:rsidR="0019081F" w:rsidP="0019081F" w:rsidRDefault="0019081F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4</w:t>
      </w:r>
      <w:r w:rsidR="00E90308">
        <w:rPr>
          <w:rFonts w:eastAsia="Times New Roman" w:cs="Arial"/>
          <w:szCs w:val="24"/>
          <w:lang w:eastAsia="hr-HR"/>
        </w:rPr>
        <w:t>2</w:t>
      </w:r>
      <w:r w:rsidRPr="004622B6">
        <w:rPr>
          <w:rFonts w:eastAsia="Times New Roman" w:cs="Arial"/>
          <w:szCs w:val="24"/>
          <w:lang w:eastAsia="hr-HR"/>
        </w:rPr>
        <w:t xml:space="preserve">. REPUBLIKA HRVATSKA, MINISTARSTVO FINANCIJA, Katančićeva ulica 5, 10000 Zagreb, OIB: 18683136487, prijavio je tražbinu u iznosu od </w:t>
      </w:r>
      <w:r w:rsidR="002C25BF">
        <w:rPr>
          <w:rFonts w:eastAsia="Times New Roman" w:cs="Arial"/>
          <w:szCs w:val="24"/>
          <w:lang w:eastAsia="hr-HR"/>
        </w:rPr>
        <w:t>150.380,47</w:t>
      </w:r>
      <w:r w:rsidRPr="004622B6">
        <w:rPr>
          <w:rFonts w:eastAsia="Times New Roman" w:cs="Arial"/>
          <w:szCs w:val="24"/>
          <w:lang w:eastAsia="hr-HR"/>
        </w:rPr>
        <w:t xml:space="preserve"> eura.</w:t>
      </w:r>
    </w:p>
    <w:p w:rsidRPr="004622B6" w:rsidR="0019081F" w:rsidP="0019081F" w:rsidRDefault="0019081F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Povjerenik nije osporio prijavljenu tražbinu.</w:t>
      </w:r>
    </w:p>
    <w:p w:rsidRPr="004622B6" w:rsidR="0019081F" w:rsidP="0019081F" w:rsidRDefault="0019081F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Dužnik nije osporio prijavljenu tražbinu.</w:t>
      </w:r>
    </w:p>
    <w:p w:rsidRPr="004622B6" w:rsidR="0019081F" w:rsidP="0019081F" w:rsidRDefault="0019081F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Ni jedan vjerovnik nije osporio prijavljenu tražbinu.</w:t>
      </w:r>
    </w:p>
    <w:p w:rsidRPr="004622B6" w:rsidR="0019081F" w:rsidP="0019081F" w:rsidRDefault="0019081F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4622B6" w:rsidR="0019081F" w:rsidP="0019081F" w:rsidRDefault="0019081F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 xml:space="preserve">Sudac objavljuje da se tražbina vjerovnika REPUBLIKE HRVATSKE, MINISTARSTVA FINANCIJA, Katančićeva ulica 5, 10000 Zagreb, OIB: 18683136487, smatra utvrđenom u iznosu od </w:t>
      </w:r>
      <w:r w:rsidR="002C25BF">
        <w:rPr>
          <w:rFonts w:eastAsia="Times New Roman" w:cs="Arial"/>
          <w:szCs w:val="24"/>
          <w:lang w:eastAsia="hr-HR"/>
        </w:rPr>
        <w:t>150.380,47</w:t>
      </w:r>
      <w:r w:rsidRPr="004622B6" w:rsidR="002C25BF">
        <w:rPr>
          <w:rFonts w:eastAsia="Times New Roman" w:cs="Arial"/>
          <w:szCs w:val="24"/>
          <w:lang w:eastAsia="hr-HR"/>
        </w:rPr>
        <w:t xml:space="preserve"> </w:t>
      </w:r>
      <w:r w:rsidRPr="004622B6">
        <w:rPr>
          <w:rFonts w:eastAsia="Times New Roman" w:cs="Arial"/>
          <w:szCs w:val="24"/>
          <w:lang w:eastAsia="hr-HR"/>
        </w:rPr>
        <w:t xml:space="preserve">eura. </w:t>
      </w:r>
    </w:p>
    <w:p w:rsidRPr="004622B6" w:rsidR="00A64137" w:rsidP="0019081F" w:rsidRDefault="00A6413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6E36A2" w:rsidR="00A64137" w:rsidP="00A64137" w:rsidRDefault="00E90308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6E36A2">
        <w:rPr>
          <w:rFonts w:eastAsia="Times New Roman" w:cs="Arial"/>
          <w:szCs w:val="24"/>
          <w:lang w:eastAsia="hr-HR"/>
        </w:rPr>
        <w:t>43</w:t>
      </w:r>
      <w:r w:rsidRPr="006E36A2" w:rsidR="00A64137">
        <w:rPr>
          <w:rFonts w:eastAsia="Times New Roman" w:cs="Arial"/>
          <w:szCs w:val="24"/>
          <w:lang w:eastAsia="hr-HR"/>
        </w:rPr>
        <w:t xml:space="preserve">. SAN BOX d.o.o., </w:t>
      </w:r>
      <w:r w:rsidRPr="006E36A2" w:rsidR="006B1B7F">
        <w:rPr>
          <w:rFonts w:eastAsia="Times New Roman" w:cs="Arial"/>
          <w:szCs w:val="24"/>
          <w:lang w:eastAsia="hr-HR"/>
        </w:rPr>
        <w:t>Žakanje 58 B, 47000 Žakanje</w:t>
      </w:r>
      <w:r w:rsidRPr="006E36A2" w:rsidR="00A64137">
        <w:rPr>
          <w:rFonts w:eastAsia="Times New Roman" w:cs="Arial"/>
          <w:szCs w:val="24"/>
          <w:lang w:eastAsia="hr-HR"/>
        </w:rPr>
        <w:t xml:space="preserve">, OIB: </w:t>
      </w:r>
      <w:r w:rsidRPr="006E36A2" w:rsidR="006B1B7F">
        <w:rPr>
          <w:rFonts w:eastAsia="Times New Roman" w:cs="Arial"/>
          <w:szCs w:val="24"/>
          <w:lang w:eastAsia="hr-HR"/>
        </w:rPr>
        <w:t>29625629048</w:t>
      </w:r>
      <w:r w:rsidRPr="006E36A2" w:rsidR="00A64137">
        <w:rPr>
          <w:rFonts w:eastAsia="Times New Roman" w:cs="Arial"/>
          <w:szCs w:val="24"/>
          <w:lang w:eastAsia="hr-HR"/>
        </w:rPr>
        <w:t xml:space="preserve">, prijavio je tražbinu u iznosu od </w:t>
      </w:r>
      <w:r w:rsidRPr="006E36A2" w:rsidR="006E36A2">
        <w:rPr>
          <w:rFonts w:eastAsia="Times New Roman" w:cs="Arial"/>
          <w:szCs w:val="24"/>
          <w:lang w:eastAsia="hr-HR"/>
        </w:rPr>
        <w:t xml:space="preserve">330,00 </w:t>
      </w:r>
      <w:r w:rsidRPr="006E36A2" w:rsidR="00A64137">
        <w:rPr>
          <w:rFonts w:eastAsia="Times New Roman" w:cs="Arial"/>
          <w:szCs w:val="24"/>
          <w:lang w:eastAsia="hr-HR"/>
        </w:rPr>
        <w:t>eura.</w:t>
      </w:r>
    </w:p>
    <w:p w:rsidRPr="006E36A2" w:rsidR="006E36A2" w:rsidP="006E36A2" w:rsidRDefault="006E36A2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6E36A2">
        <w:rPr>
          <w:rFonts w:eastAsia="Times New Roman" w:cs="Arial"/>
          <w:szCs w:val="24"/>
          <w:lang w:eastAsia="hr-HR"/>
        </w:rPr>
        <w:t>Povjerenik nije osporio prijavljenu tražbinu.</w:t>
      </w:r>
    </w:p>
    <w:p w:rsidRPr="006E36A2" w:rsidR="006E36A2" w:rsidP="006E36A2" w:rsidRDefault="006E36A2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6E36A2">
        <w:rPr>
          <w:rFonts w:eastAsia="Times New Roman" w:cs="Arial"/>
          <w:szCs w:val="24"/>
          <w:lang w:eastAsia="hr-HR"/>
        </w:rPr>
        <w:t>Dužnik nije osporio prijavljenu tražbinu.</w:t>
      </w:r>
    </w:p>
    <w:p w:rsidRPr="006E36A2" w:rsidR="006E36A2" w:rsidP="006E36A2" w:rsidRDefault="006E36A2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6E36A2">
        <w:rPr>
          <w:rFonts w:eastAsia="Times New Roman" w:cs="Arial"/>
          <w:szCs w:val="24"/>
          <w:lang w:eastAsia="hr-HR"/>
        </w:rPr>
        <w:t>Ni jedan vjerovnik nije osporio prijavljenu tražbinu.</w:t>
      </w:r>
    </w:p>
    <w:p w:rsidRPr="006E36A2" w:rsidR="006E36A2" w:rsidP="006E36A2" w:rsidRDefault="006E36A2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6E36A2" w:rsidR="006E36A2" w:rsidP="006E36A2" w:rsidRDefault="006E36A2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6E36A2">
        <w:rPr>
          <w:rFonts w:eastAsia="Times New Roman" w:cs="Arial"/>
          <w:szCs w:val="24"/>
          <w:lang w:eastAsia="hr-HR"/>
        </w:rPr>
        <w:t xml:space="preserve">Sudac objavljuje da se tražbina vjerovnika SAN BOX d.o.o., Žakanje 58 B, 47000 Žakanje, OIB: 29625629048, smatra utvrđenom u iznosu od 330,00 eura. </w:t>
      </w:r>
    </w:p>
    <w:p w:rsidRPr="004622B6" w:rsidR="00A64137" w:rsidP="0019081F" w:rsidRDefault="00A6413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4622B6" w:rsidR="00852A81" w:rsidP="00852A81" w:rsidRDefault="00E90308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44</w:t>
      </w:r>
      <w:r w:rsidRPr="004622B6" w:rsidR="00852A81">
        <w:rPr>
          <w:rFonts w:eastAsia="Times New Roman" w:cs="Arial"/>
          <w:szCs w:val="24"/>
          <w:lang w:eastAsia="hr-HR"/>
        </w:rPr>
        <w:t>. SHELL ADRIA d.o.o., Bravnicarjeva ulica 13, Ljubljana, Slovenija, OIB: 09509112803 / SI61596582, prijavio je tražbinu u iznosu od 1.969,73 eura.</w:t>
      </w:r>
    </w:p>
    <w:p w:rsidRPr="004622B6" w:rsidR="00852A81" w:rsidP="00852A81" w:rsidRDefault="00852A81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Povjerenik nije osporio prijavljenu tražbinu.</w:t>
      </w:r>
    </w:p>
    <w:p w:rsidRPr="004622B6" w:rsidR="00852A81" w:rsidP="00852A81" w:rsidRDefault="00852A81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Dužnik nije osporio prijavljenu tražbinu.</w:t>
      </w:r>
    </w:p>
    <w:p w:rsidRPr="004622B6" w:rsidR="00852A81" w:rsidP="00852A81" w:rsidRDefault="00852A81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Ni jedan vjerovnik nije osporio prijavljenu tražbinu.</w:t>
      </w:r>
    </w:p>
    <w:p w:rsidRPr="004622B6" w:rsidR="00852A81" w:rsidP="00852A81" w:rsidRDefault="00852A81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4622B6" w:rsidR="00852A81" w:rsidP="00852A81" w:rsidRDefault="00852A81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 xml:space="preserve">Sudac objavljuje da se tražbina vjerovnika SHELL ADRIA d.o.o., Bravnicarjeva ulica 13, Ljubljana, Slovenija, OIB: 09509112803 / SI61596582, smatra utvrđenom u iznosu od 1.969,73 eura. </w:t>
      </w:r>
    </w:p>
    <w:p w:rsidRPr="004622B6" w:rsidR="0019081F" w:rsidP="004A623F" w:rsidRDefault="0019081F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4622B6" w:rsidR="00E116D1" w:rsidP="00E116D1" w:rsidRDefault="00E90308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45</w:t>
      </w:r>
      <w:r w:rsidRPr="004622B6" w:rsidR="00E116D1">
        <w:rPr>
          <w:rFonts w:eastAsia="Times New Roman" w:cs="Arial"/>
          <w:szCs w:val="24"/>
          <w:lang w:eastAsia="hr-HR"/>
        </w:rPr>
        <w:t xml:space="preserve">. SICK MOBILISIS d.o.o., Varaždinska ulica - Odvojak II 7, 42000 Jalkovec, OIB: </w:t>
      </w:r>
      <w:r w:rsidRPr="004622B6" w:rsidR="004B57EA">
        <w:rPr>
          <w:rFonts w:eastAsia="Times New Roman" w:cs="Arial"/>
          <w:szCs w:val="24"/>
          <w:lang w:eastAsia="hr-HR"/>
        </w:rPr>
        <w:t>33760705978</w:t>
      </w:r>
      <w:r w:rsidRPr="004622B6" w:rsidR="00E116D1">
        <w:rPr>
          <w:rFonts w:eastAsia="Times New Roman" w:cs="Arial"/>
          <w:szCs w:val="24"/>
          <w:lang w:eastAsia="hr-HR"/>
        </w:rPr>
        <w:t xml:space="preserve">, prijavio je tražbinu u iznosu od </w:t>
      </w:r>
      <w:r w:rsidRPr="004622B6" w:rsidR="004B57EA">
        <w:rPr>
          <w:rFonts w:eastAsia="Times New Roman" w:cs="Arial"/>
          <w:szCs w:val="24"/>
          <w:lang w:eastAsia="hr-HR"/>
        </w:rPr>
        <w:t xml:space="preserve">4.996,06 </w:t>
      </w:r>
      <w:r w:rsidRPr="004622B6" w:rsidR="00E116D1">
        <w:rPr>
          <w:rFonts w:eastAsia="Times New Roman" w:cs="Arial"/>
          <w:szCs w:val="24"/>
          <w:lang w:eastAsia="hr-HR"/>
        </w:rPr>
        <w:t>eura.</w:t>
      </w:r>
    </w:p>
    <w:p w:rsidRPr="004622B6" w:rsidR="00E116D1" w:rsidP="00E116D1" w:rsidRDefault="00E116D1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Povjerenik nije osporio prijavljenu tražbinu.</w:t>
      </w:r>
    </w:p>
    <w:p w:rsidRPr="004622B6" w:rsidR="00E116D1" w:rsidP="00E116D1" w:rsidRDefault="00E116D1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Dužnik nije osporio prijavljenu tražbinu.</w:t>
      </w:r>
    </w:p>
    <w:p w:rsidRPr="004622B6" w:rsidR="00E116D1" w:rsidP="00E116D1" w:rsidRDefault="00E116D1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Ni jedan vjerovnik nije osporio prijavljenu tražbinu.</w:t>
      </w:r>
    </w:p>
    <w:p w:rsidRPr="004622B6" w:rsidR="00E116D1" w:rsidP="00E116D1" w:rsidRDefault="00E116D1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4622B6" w:rsidR="00E116D1" w:rsidP="00E116D1" w:rsidRDefault="00E116D1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 xml:space="preserve">Sudac objavljuje da se tražbina vjerovnika </w:t>
      </w:r>
      <w:r w:rsidRPr="004622B6" w:rsidR="004B57EA">
        <w:rPr>
          <w:rFonts w:eastAsia="Times New Roman" w:cs="Arial"/>
          <w:szCs w:val="24"/>
          <w:lang w:eastAsia="hr-HR"/>
        </w:rPr>
        <w:t>SICK MOBILISIS d.o.o., Varaždinska ulica - Odvojak II 7, 42000 Jalkovec, OIB: 33760705978</w:t>
      </w:r>
      <w:r w:rsidRPr="004622B6">
        <w:rPr>
          <w:rFonts w:eastAsia="Times New Roman" w:cs="Arial"/>
          <w:szCs w:val="24"/>
          <w:lang w:eastAsia="hr-HR"/>
        </w:rPr>
        <w:t xml:space="preserve">, smatra utvrđenom u iznosu od </w:t>
      </w:r>
      <w:r w:rsidRPr="004622B6" w:rsidR="004B57EA">
        <w:rPr>
          <w:rFonts w:eastAsia="Times New Roman" w:cs="Arial"/>
          <w:szCs w:val="24"/>
          <w:lang w:eastAsia="hr-HR"/>
        </w:rPr>
        <w:t xml:space="preserve">4.996,06 </w:t>
      </w:r>
      <w:r w:rsidRPr="004622B6">
        <w:rPr>
          <w:rFonts w:eastAsia="Times New Roman" w:cs="Arial"/>
          <w:szCs w:val="24"/>
          <w:lang w:eastAsia="hr-HR"/>
        </w:rPr>
        <w:t xml:space="preserve">eura. </w:t>
      </w:r>
    </w:p>
    <w:p w:rsidRPr="004622B6" w:rsidR="00AF5CEE" w:rsidP="006C410B" w:rsidRDefault="00AF5CEE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4622B6" w:rsidR="004B57EA" w:rsidP="004B57EA" w:rsidRDefault="004B57EA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4</w:t>
      </w:r>
      <w:r w:rsidR="00E90308">
        <w:rPr>
          <w:rFonts w:eastAsia="Times New Roman" w:cs="Arial"/>
          <w:szCs w:val="24"/>
          <w:lang w:eastAsia="hr-HR"/>
        </w:rPr>
        <w:t>6</w:t>
      </w:r>
      <w:r w:rsidRPr="004622B6">
        <w:rPr>
          <w:rFonts w:eastAsia="Times New Roman" w:cs="Arial"/>
          <w:szCs w:val="24"/>
          <w:lang w:eastAsia="hr-HR"/>
        </w:rPr>
        <w:t>. SIROTIĆ DAVOR, vl. Obrta za održavanje i popravak motornih vozila "DAKI", Rajki 39 A, 52444 Tinjan, OIB: 55366450410, prijavio je tražbinu u iznosu od 3.873,77 eura.</w:t>
      </w:r>
    </w:p>
    <w:p w:rsidRPr="004622B6" w:rsidR="004B57EA" w:rsidP="004B57EA" w:rsidRDefault="004B57EA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Povjerenik nije osporio prijavljenu tražbinu.</w:t>
      </w:r>
    </w:p>
    <w:p w:rsidRPr="004622B6" w:rsidR="004B57EA" w:rsidP="004B57EA" w:rsidRDefault="004B57EA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Dužnik nije osporio prijavljenu tražbinu.</w:t>
      </w:r>
    </w:p>
    <w:p w:rsidRPr="004622B6" w:rsidR="004B57EA" w:rsidP="004B57EA" w:rsidRDefault="004B57EA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Ni jedan vjerovnik nije osporio prijavljenu tražbinu.</w:t>
      </w:r>
    </w:p>
    <w:p w:rsidRPr="004622B6" w:rsidR="004B57EA" w:rsidP="004B57EA" w:rsidRDefault="004B57EA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4622B6" w:rsidR="004B57EA" w:rsidP="004B57EA" w:rsidRDefault="004B57EA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 xml:space="preserve">Sudac objavljuje da se tražbina vjerovnika SIROTIĆ DAVORA, vl. Obrta za održavanje i popravak motornih vozila "DAKI", Rajki 39 A, 52444 Tinjan, OIB: 55366450410, smatra utvrđenom u iznosu od 3.873,77 eura. </w:t>
      </w:r>
    </w:p>
    <w:p w:rsidRPr="00E61D28" w:rsidR="00AF5CEE" w:rsidP="006C410B" w:rsidRDefault="00AF5CEE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E61D28" w:rsidR="00EE7FDF" w:rsidP="00EE7FDF" w:rsidRDefault="00E90308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E61D28">
        <w:rPr>
          <w:rFonts w:eastAsia="Times New Roman" w:cs="Arial"/>
          <w:szCs w:val="24"/>
          <w:lang w:eastAsia="hr-HR"/>
        </w:rPr>
        <w:t>47</w:t>
      </w:r>
      <w:r w:rsidRPr="00E61D28" w:rsidR="00EE7FDF">
        <w:rPr>
          <w:rFonts w:eastAsia="Times New Roman" w:cs="Arial"/>
          <w:szCs w:val="24"/>
          <w:lang w:eastAsia="hr-HR"/>
        </w:rPr>
        <w:t>. SKEN d.o.o. Ilirska Bistrica, Bazovička cesta 3</w:t>
      </w:r>
      <w:r w:rsidRPr="00E61D28" w:rsidR="00E61D28">
        <w:rPr>
          <w:rFonts w:eastAsia="Times New Roman" w:cs="Arial"/>
          <w:szCs w:val="24"/>
          <w:lang w:eastAsia="hr-HR"/>
        </w:rPr>
        <w:t xml:space="preserve">2, Ilirska Bistrica, Slovenija, </w:t>
      </w:r>
      <w:r w:rsidRPr="00E61D28" w:rsidR="00EE7FDF">
        <w:rPr>
          <w:rFonts w:eastAsia="Times New Roman" w:cs="Arial"/>
          <w:szCs w:val="24"/>
          <w:lang w:eastAsia="hr-HR"/>
        </w:rPr>
        <w:t>prijavio je tražbinu u iznosu od 1.812,19 eura.</w:t>
      </w:r>
    </w:p>
    <w:p w:rsidRPr="00E61D28" w:rsidR="00EE7FDF" w:rsidP="00EE7FDF" w:rsidRDefault="00EE7FDF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E61D28">
        <w:rPr>
          <w:rFonts w:eastAsia="Times New Roman" w:cs="Arial"/>
          <w:szCs w:val="24"/>
          <w:lang w:eastAsia="hr-HR"/>
        </w:rPr>
        <w:t>Povjerenik nije osporio prijavljenu tražbinu.</w:t>
      </w:r>
    </w:p>
    <w:p w:rsidRPr="00E61D28" w:rsidR="00EE7FDF" w:rsidP="00EE7FDF" w:rsidRDefault="00EE7FDF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E61D28">
        <w:rPr>
          <w:rFonts w:eastAsia="Times New Roman" w:cs="Arial"/>
          <w:szCs w:val="24"/>
          <w:lang w:eastAsia="hr-HR"/>
        </w:rPr>
        <w:t>Dužnik nije osporio prijavljenu tražbinu.</w:t>
      </w:r>
    </w:p>
    <w:p w:rsidRPr="00E61D28" w:rsidR="00EE7FDF" w:rsidP="00EE7FDF" w:rsidRDefault="00EE7FDF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E61D28">
        <w:rPr>
          <w:rFonts w:eastAsia="Times New Roman" w:cs="Arial"/>
          <w:szCs w:val="24"/>
          <w:lang w:eastAsia="hr-HR"/>
        </w:rPr>
        <w:t>Ni jedan vjerovnik nije osporio prijavljenu tražbinu.</w:t>
      </w:r>
    </w:p>
    <w:p w:rsidRPr="00E61D28" w:rsidR="00EE7FDF" w:rsidP="00EE7FDF" w:rsidRDefault="00EE7FDF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E61D28" w:rsidR="00EE7FDF" w:rsidP="00EE7FDF" w:rsidRDefault="00EE7FDF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E61D28">
        <w:rPr>
          <w:rFonts w:eastAsia="Times New Roman" w:cs="Arial"/>
          <w:szCs w:val="24"/>
          <w:lang w:eastAsia="hr-HR"/>
        </w:rPr>
        <w:t xml:space="preserve">Sudac objavljuje da se tražbina vjerovnika SKEN d.o.o. Ilirska Bistrica, Bazovička cesta 32, Ilirska Bistrica, Slovenija, smatra utvrđenom u iznosu od 1.812,19 eura. </w:t>
      </w:r>
    </w:p>
    <w:p w:rsidRPr="004622B6" w:rsidR="00EE7FDF" w:rsidP="006C410B" w:rsidRDefault="00EE7FDF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4622B6" w:rsidR="00CB46FC" w:rsidP="00CB46FC" w:rsidRDefault="00E90308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48</w:t>
      </w:r>
      <w:r w:rsidRPr="004622B6" w:rsidR="00CB46FC">
        <w:rPr>
          <w:rFonts w:eastAsia="Times New Roman" w:cs="Arial"/>
          <w:szCs w:val="24"/>
          <w:lang w:eastAsia="hr-HR"/>
        </w:rPr>
        <w:t>. TASK d.o.o., N. Tavelića 13, Varaždin, OIB: 17543572349, prijavio je tražbinu u iznosu od 2.450,00 eura.</w:t>
      </w:r>
    </w:p>
    <w:p w:rsidRPr="004622B6" w:rsidR="00CB46FC" w:rsidP="00CB46FC" w:rsidRDefault="00CB46FC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Povjerenik nije osporio prijavljenu tražbinu.</w:t>
      </w:r>
    </w:p>
    <w:p w:rsidRPr="004622B6" w:rsidR="00CB46FC" w:rsidP="00CB46FC" w:rsidRDefault="00CB46FC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Dužnik nije osporio prijavljenu tražbinu.</w:t>
      </w:r>
    </w:p>
    <w:p w:rsidRPr="004622B6" w:rsidR="00CB46FC" w:rsidP="00CB46FC" w:rsidRDefault="00CB46FC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Ni jedan vjerovnik nije osporio prijavljenu tražbinu.</w:t>
      </w:r>
    </w:p>
    <w:p w:rsidRPr="004622B6" w:rsidR="00CB46FC" w:rsidP="00CB46FC" w:rsidRDefault="00CB46FC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4622B6" w:rsidR="00CB46FC" w:rsidP="00CB46FC" w:rsidRDefault="00CB46FC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 xml:space="preserve">Sudac objavljuje da se tražbina vjerovnika TASK d.o.o., N. Tavelića 13, Varaždin, OIB: 17543572349, smatra utvrđenom u iznosu od 2.450,00 eura. </w:t>
      </w:r>
    </w:p>
    <w:p w:rsidRPr="004622B6" w:rsidR="00AF5CEE" w:rsidP="006C410B" w:rsidRDefault="00AF5CEE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4622B6" w:rsidR="00215B70" w:rsidP="00215B70" w:rsidRDefault="00E90308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49</w:t>
      </w:r>
      <w:r w:rsidRPr="004622B6" w:rsidR="00215B70">
        <w:rPr>
          <w:rFonts w:eastAsia="Times New Roman" w:cs="Arial"/>
          <w:szCs w:val="24"/>
          <w:lang w:eastAsia="hr-HR"/>
        </w:rPr>
        <w:t>. TOMINIĆ DEAN, vl. OBRT ZA TRGOVINU TOMINIĆ, 15. siječnja 4, Pazin, OIB: 48684086262, prijavio je tražbinu u iznosu od 639,35 eura.</w:t>
      </w:r>
    </w:p>
    <w:p w:rsidRPr="004622B6" w:rsidR="00215B70" w:rsidP="00215B70" w:rsidRDefault="00215B70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Povjerenik nije osporio prijavljenu tražbinu.</w:t>
      </w:r>
    </w:p>
    <w:p w:rsidRPr="004622B6" w:rsidR="00215B70" w:rsidP="00215B70" w:rsidRDefault="00215B70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Dužnik nije osporio prijavljenu tražbinu.</w:t>
      </w:r>
    </w:p>
    <w:p w:rsidRPr="004622B6" w:rsidR="00215B70" w:rsidP="00215B70" w:rsidRDefault="00215B70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Ni jedan vjerovnik nije osporio prijavljenu tražbinu.</w:t>
      </w:r>
    </w:p>
    <w:p w:rsidRPr="004622B6" w:rsidR="00215B70" w:rsidP="00215B70" w:rsidRDefault="00215B70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4622B6" w:rsidR="00215B70" w:rsidP="00215B70" w:rsidRDefault="00215B70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 xml:space="preserve">Sudac objavljuje da se tražbina vjerovnika TOMINIĆ DEANA, vl. OBRTA ZA TRGOVINU TOMINIĆ, 15. siječnja 4, Pazin, OIB: 48684086262, smatra utvrđenom u iznosu od 639,35 eura. </w:t>
      </w:r>
    </w:p>
    <w:p w:rsidRPr="004622B6" w:rsidR="00CB46FC" w:rsidP="006C410B" w:rsidRDefault="00CB46FC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4622B6" w:rsidR="003527C0" w:rsidP="003527C0" w:rsidRDefault="003527C0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5</w:t>
      </w:r>
      <w:r w:rsidR="00E90308">
        <w:rPr>
          <w:rFonts w:eastAsia="Times New Roman" w:cs="Arial"/>
          <w:szCs w:val="24"/>
          <w:lang w:eastAsia="hr-HR"/>
        </w:rPr>
        <w:t>0</w:t>
      </w:r>
      <w:r w:rsidRPr="004622B6">
        <w:rPr>
          <w:rFonts w:eastAsia="Times New Roman" w:cs="Arial"/>
          <w:szCs w:val="24"/>
          <w:lang w:eastAsia="hr-HR"/>
        </w:rPr>
        <w:t>. TOVORNIK MARKO, Podgrad 15 D, 3220 Šentjur, Slovenija, OIB: 82153967129, prijavio je tražbinu u iznosu od 2.232,67 eura.</w:t>
      </w:r>
    </w:p>
    <w:p w:rsidRPr="004622B6" w:rsidR="003527C0" w:rsidP="003527C0" w:rsidRDefault="003527C0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Povjerenik nije osporio prijavljenu tražbinu.</w:t>
      </w:r>
    </w:p>
    <w:p w:rsidRPr="004622B6" w:rsidR="003527C0" w:rsidP="003527C0" w:rsidRDefault="003527C0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Dužnik nije osporio prijavljenu tražbinu.</w:t>
      </w:r>
    </w:p>
    <w:p w:rsidRPr="004622B6" w:rsidR="003527C0" w:rsidP="003527C0" w:rsidRDefault="003527C0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Ni jedan vjerovnik nije osporio prijavljenu tražbinu.</w:t>
      </w:r>
    </w:p>
    <w:p w:rsidRPr="004622B6" w:rsidR="003527C0" w:rsidP="003527C0" w:rsidRDefault="003527C0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4622B6" w:rsidR="003527C0" w:rsidP="003527C0" w:rsidRDefault="003527C0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 xml:space="preserve">Sudac objavljuje da se tražbina vjerovnika TOVORNIK MARKA, Podgrad 15 D, 3220 Šentjur, Slovenija, OIB: 82153967129, smatra utvrđenom u iznosu od 2.232,67 eura. </w:t>
      </w:r>
    </w:p>
    <w:p w:rsidRPr="004622B6" w:rsidR="00CB46FC" w:rsidP="006C410B" w:rsidRDefault="00CB46FC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4622B6" w:rsidR="00E51257" w:rsidP="00E51257" w:rsidRDefault="00E90308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51</w:t>
      </w:r>
      <w:r w:rsidRPr="004622B6" w:rsidR="00E51257">
        <w:rPr>
          <w:rFonts w:eastAsia="Times New Roman" w:cs="Arial"/>
          <w:szCs w:val="24"/>
          <w:lang w:eastAsia="hr-HR"/>
        </w:rPr>
        <w:t>. TRANSPORTI STANKIĆ d.o.o., Ulica Drage Gervaisa - Via Drago Gervais 6, 52466 Novigrad - Cittanova, OIB: 83393441409, prijavio je tražbinu u iznosu od 1.897,35 eura.</w:t>
      </w:r>
    </w:p>
    <w:p w:rsidRPr="004622B6" w:rsidR="00E51257" w:rsidP="00E51257" w:rsidRDefault="00E5125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Povjerenik nije osporio prijavljenu tražbinu.</w:t>
      </w:r>
    </w:p>
    <w:p w:rsidRPr="004622B6" w:rsidR="00E51257" w:rsidP="00E51257" w:rsidRDefault="00E5125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Dužnik nije osporio prijavljenu tražbinu.</w:t>
      </w:r>
    </w:p>
    <w:p w:rsidRPr="004622B6" w:rsidR="00E51257" w:rsidP="00E51257" w:rsidRDefault="00E5125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Ni jedan vjerovnik nije osporio prijavljenu tražbinu.</w:t>
      </w:r>
    </w:p>
    <w:p w:rsidRPr="004622B6" w:rsidR="00E51257" w:rsidP="00E51257" w:rsidRDefault="00E5125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4622B6" w:rsidR="00E51257" w:rsidP="00E51257" w:rsidRDefault="00E5125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 xml:space="preserve">Sudac objavljuje da se tražbina vjerovnika TRANSPORTI STANKIĆ d.o.o., Ulica Drage Gervaisa - Via Drago Gervais 6, 52466 Novigrad - Cittanova, OIB: 83393441409, smatra utvrđenom u iznosu od 1.897,35 eura. </w:t>
      </w:r>
    </w:p>
    <w:p w:rsidRPr="004622B6" w:rsidR="00E51257" w:rsidP="00E51257" w:rsidRDefault="00E5125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4622B6" w:rsidR="00E51257" w:rsidP="00E51257" w:rsidRDefault="00E5125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5</w:t>
      </w:r>
      <w:r w:rsidR="006E36A2">
        <w:rPr>
          <w:rFonts w:eastAsia="Times New Roman" w:cs="Arial"/>
          <w:szCs w:val="24"/>
          <w:lang w:eastAsia="hr-HR"/>
        </w:rPr>
        <w:t>2</w:t>
      </w:r>
      <w:r w:rsidRPr="004622B6">
        <w:rPr>
          <w:rFonts w:eastAsia="Times New Roman" w:cs="Arial"/>
          <w:szCs w:val="24"/>
          <w:lang w:eastAsia="hr-HR"/>
        </w:rPr>
        <w:t>. TRI M d.o.o., Stancija Kaligari 3, 52440 Poreč - Parenzo, OIB: 86475294363, prijavio je tražbinu u iznosu od 5.734,72 eura.</w:t>
      </w:r>
    </w:p>
    <w:p w:rsidRPr="004622B6" w:rsidR="00E51257" w:rsidP="00E51257" w:rsidRDefault="00E5125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Povjerenik nije osporio prijavljenu tražbinu.</w:t>
      </w:r>
    </w:p>
    <w:p w:rsidRPr="004622B6" w:rsidR="00E51257" w:rsidP="00E51257" w:rsidRDefault="00E5125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Dužnik nije osporio prijavljenu tražbinu.</w:t>
      </w:r>
    </w:p>
    <w:p w:rsidRPr="004622B6" w:rsidR="00E51257" w:rsidP="00E51257" w:rsidRDefault="00E5125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Ni jedan vjerovnik nije osporio prijavljenu tražbinu.</w:t>
      </w:r>
    </w:p>
    <w:p w:rsidRPr="004622B6" w:rsidR="00E51257" w:rsidP="00E51257" w:rsidRDefault="00E5125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4622B6" w:rsidR="00E51257" w:rsidP="00E51257" w:rsidRDefault="00E5125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 xml:space="preserve">Sudac objavljuje da se tražbina vjerovnika TRI M d.o.o., Stancija Kaligari 3, 52440 Poreč - Parenzo, OIB: 86475294363, smatra utvrđenom u iznosu od 5.734,72 eura. </w:t>
      </w:r>
    </w:p>
    <w:p w:rsidRPr="004622B6" w:rsidR="00E51257" w:rsidP="00E51257" w:rsidRDefault="00E5125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761121" w:rsidR="00E10356" w:rsidP="00E10356" w:rsidRDefault="00E10356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5</w:t>
      </w:r>
      <w:r w:rsidR="00761121">
        <w:rPr>
          <w:rFonts w:eastAsia="Times New Roman" w:cs="Arial"/>
          <w:szCs w:val="24"/>
          <w:lang w:eastAsia="hr-HR"/>
        </w:rPr>
        <w:t>3</w:t>
      </w:r>
      <w:r w:rsidRPr="004622B6">
        <w:rPr>
          <w:rFonts w:eastAsia="Times New Roman" w:cs="Arial"/>
          <w:szCs w:val="24"/>
          <w:lang w:eastAsia="hr-HR"/>
        </w:rPr>
        <w:t xml:space="preserve">. TRIO I </w:t>
      </w:r>
      <w:r w:rsidRPr="00761121">
        <w:rPr>
          <w:rFonts w:eastAsia="Times New Roman" w:cs="Arial"/>
          <w:szCs w:val="24"/>
          <w:lang w:eastAsia="hr-HR"/>
        </w:rPr>
        <w:t xml:space="preserve">d.o.o., </w:t>
      </w:r>
      <w:r w:rsidRPr="00761121" w:rsidR="00761121">
        <w:rPr>
          <w:rFonts w:eastAsia="Times New Roman" w:cs="Arial"/>
          <w:szCs w:val="24"/>
          <w:lang w:eastAsia="hr-HR"/>
        </w:rPr>
        <w:t xml:space="preserve">Buzet, </w:t>
      </w:r>
      <w:r w:rsidRPr="00761121">
        <w:rPr>
          <w:rFonts w:eastAsia="Times New Roman" w:cs="Arial"/>
          <w:szCs w:val="24"/>
          <w:lang w:eastAsia="hr-HR"/>
        </w:rPr>
        <w:t>Mažinjica 101, OIB: 47572307588, prijavio je tražbinu u iznosu od 64,44 eura.</w:t>
      </w:r>
    </w:p>
    <w:p w:rsidRPr="00761121" w:rsidR="00E10356" w:rsidP="00E10356" w:rsidRDefault="00E10356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761121">
        <w:rPr>
          <w:rFonts w:eastAsia="Times New Roman" w:cs="Arial"/>
          <w:szCs w:val="24"/>
          <w:lang w:eastAsia="hr-HR"/>
        </w:rPr>
        <w:t>Povjerenik nije osporio prijavljenu tražbinu.</w:t>
      </w:r>
    </w:p>
    <w:p w:rsidRPr="00761121" w:rsidR="00E10356" w:rsidP="00E10356" w:rsidRDefault="00E10356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761121">
        <w:rPr>
          <w:rFonts w:eastAsia="Times New Roman" w:cs="Arial"/>
          <w:szCs w:val="24"/>
          <w:lang w:eastAsia="hr-HR"/>
        </w:rPr>
        <w:t>Dužnik nije osporio prijavljenu tražbinu.</w:t>
      </w:r>
    </w:p>
    <w:p w:rsidRPr="00761121" w:rsidR="00E10356" w:rsidP="00E10356" w:rsidRDefault="00E10356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761121">
        <w:rPr>
          <w:rFonts w:eastAsia="Times New Roman" w:cs="Arial"/>
          <w:szCs w:val="24"/>
          <w:lang w:eastAsia="hr-HR"/>
        </w:rPr>
        <w:t>Ni jedan vjerovnik nije osporio prijavljenu tražbinu.</w:t>
      </w:r>
    </w:p>
    <w:p w:rsidRPr="00761121" w:rsidR="00E10356" w:rsidP="00E10356" w:rsidRDefault="00E10356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4622B6" w:rsidR="00E10356" w:rsidP="00E10356" w:rsidRDefault="00E10356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761121">
        <w:rPr>
          <w:rFonts w:eastAsia="Times New Roman" w:cs="Arial"/>
          <w:szCs w:val="24"/>
          <w:lang w:eastAsia="hr-HR"/>
        </w:rPr>
        <w:t>Sudac objavljuje da se tražbina vjerovnika TRIO I d.o.o.,</w:t>
      </w:r>
      <w:r w:rsidRPr="00761121" w:rsidR="00761121">
        <w:rPr>
          <w:rFonts w:eastAsia="Times New Roman" w:cs="Arial"/>
          <w:szCs w:val="24"/>
          <w:lang w:eastAsia="hr-HR"/>
        </w:rPr>
        <w:t xml:space="preserve"> Buzet,</w:t>
      </w:r>
      <w:r w:rsidRPr="00761121">
        <w:rPr>
          <w:rFonts w:eastAsia="Times New Roman" w:cs="Arial"/>
          <w:szCs w:val="24"/>
          <w:lang w:eastAsia="hr-HR"/>
        </w:rPr>
        <w:t xml:space="preserve"> Mažinjica 101, </w:t>
      </w:r>
      <w:r w:rsidRPr="004622B6">
        <w:rPr>
          <w:rFonts w:eastAsia="Times New Roman" w:cs="Arial"/>
          <w:szCs w:val="24"/>
          <w:lang w:eastAsia="hr-HR"/>
        </w:rPr>
        <w:t xml:space="preserve">OIB: 47572307588, smatra utvrđenom u iznosu od 64,44 eura. </w:t>
      </w:r>
    </w:p>
    <w:p w:rsidRPr="004622B6" w:rsidR="00CB46FC" w:rsidP="006C410B" w:rsidRDefault="00CB46FC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4622B6" w:rsidR="00D30226" w:rsidP="00D30226" w:rsidRDefault="00D30226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5</w:t>
      </w:r>
      <w:r w:rsidR="00761121">
        <w:rPr>
          <w:rFonts w:eastAsia="Times New Roman" w:cs="Arial"/>
          <w:szCs w:val="24"/>
          <w:lang w:eastAsia="hr-HR"/>
        </w:rPr>
        <w:t>4</w:t>
      </w:r>
      <w:r w:rsidRPr="004622B6">
        <w:rPr>
          <w:rFonts w:eastAsia="Times New Roman" w:cs="Arial"/>
          <w:szCs w:val="24"/>
          <w:lang w:eastAsia="hr-HR"/>
        </w:rPr>
        <w:t>. VITALIS VODA d.o.o., Pazinska 2 i, 52341 Žminj, OIB: 56561032745, prijavio je tražbinu u iznosu od 810,19 eura.</w:t>
      </w:r>
    </w:p>
    <w:p w:rsidRPr="004622B6" w:rsidR="00D30226" w:rsidP="00D30226" w:rsidRDefault="00D30226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Povjerenik nije osporio prijavljenu tražbinu.</w:t>
      </w:r>
    </w:p>
    <w:p w:rsidRPr="004622B6" w:rsidR="00D30226" w:rsidP="00D30226" w:rsidRDefault="00D30226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Dužnik nije osporio prijavljenu tražbinu.</w:t>
      </w:r>
    </w:p>
    <w:p w:rsidRPr="004622B6" w:rsidR="00D30226" w:rsidP="00D30226" w:rsidRDefault="00D30226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Ni jedan vjerovnik nije osporio prijavljenu tražbinu.</w:t>
      </w:r>
    </w:p>
    <w:p w:rsidRPr="004622B6" w:rsidR="00D30226" w:rsidP="00D30226" w:rsidRDefault="00D30226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4622B6" w:rsidR="00D30226" w:rsidP="00D30226" w:rsidRDefault="00D30226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 xml:space="preserve">Sudac objavljuje da se tražbina vjerovnika VITALIS VODA d.o.o., Pazinska 2 i, 52341 Žminj, OIB: 56561032745, smatra utvrđenom u iznosu od 810,19 eura. </w:t>
      </w:r>
    </w:p>
    <w:p w:rsidRPr="004622B6" w:rsidR="00CB46FC" w:rsidP="006C410B" w:rsidRDefault="00CB46FC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4622B6" w:rsidR="00A65E99" w:rsidP="00A65E99" w:rsidRDefault="00A65E99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5</w:t>
      </w:r>
      <w:r w:rsidR="00761121">
        <w:rPr>
          <w:rFonts w:eastAsia="Times New Roman" w:cs="Arial"/>
          <w:szCs w:val="24"/>
          <w:lang w:eastAsia="hr-HR"/>
        </w:rPr>
        <w:t>5</w:t>
      </w:r>
      <w:r w:rsidRPr="004622B6">
        <w:rPr>
          <w:rFonts w:eastAsia="Times New Roman" w:cs="Arial"/>
          <w:szCs w:val="24"/>
          <w:lang w:eastAsia="hr-HR"/>
        </w:rPr>
        <w:t>. VODOPROMET d.o.o., Valtursko polje 212, Valtura, OIB: 40321585935, prijavio je tražbinu u iznosu od 799,07 eura.</w:t>
      </w:r>
    </w:p>
    <w:p w:rsidRPr="004622B6" w:rsidR="00A65E99" w:rsidP="00A65E99" w:rsidRDefault="00A65E99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Povjerenik nije osporio prijavljenu tražbinu.</w:t>
      </w:r>
    </w:p>
    <w:p w:rsidRPr="004622B6" w:rsidR="00A65E99" w:rsidP="00A65E99" w:rsidRDefault="00A65E99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Dužnik nije osporio prijavljenu tražbinu.</w:t>
      </w:r>
    </w:p>
    <w:p w:rsidRPr="004622B6" w:rsidR="00A65E99" w:rsidP="00A65E99" w:rsidRDefault="00A65E99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Ni jedan vjerovnik nije osporio prijavljenu tražbinu.</w:t>
      </w:r>
    </w:p>
    <w:p w:rsidRPr="004622B6" w:rsidR="00A65E99" w:rsidP="00A65E99" w:rsidRDefault="00A65E99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4622B6" w:rsidR="00A65E99" w:rsidP="00A65E99" w:rsidRDefault="00A65E99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 xml:space="preserve">Sudac objavljuje da se tražbina vjerovnika VODOPROMET d.o.o., Valtursko polje 212, Valtura, OIB: 40321585935, smatra utvrđenom u iznosu od 799,07 eura. </w:t>
      </w:r>
    </w:p>
    <w:p w:rsidRPr="004622B6" w:rsidR="00AF5CEE" w:rsidP="006C410B" w:rsidRDefault="00AF5CEE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4622B6" w:rsidR="001C3861" w:rsidP="001C3861" w:rsidRDefault="001C3861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5</w:t>
      </w:r>
      <w:r w:rsidR="00955E0B">
        <w:rPr>
          <w:rFonts w:eastAsia="Times New Roman" w:cs="Arial"/>
          <w:szCs w:val="24"/>
          <w:lang w:eastAsia="hr-HR"/>
        </w:rPr>
        <w:t>6</w:t>
      </w:r>
      <w:r w:rsidRPr="004622B6">
        <w:rPr>
          <w:rFonts w:eastAsia="Times New Roman" w:cs="Arial"/>
          <w:szCs w:val="24"/>
          <w:lang w:eastAsia="hr-HR"/>
        </w:rPr>
        <w:t>. VODOSKOK d.d., Čulinečka cesta 221 C, Zagreb, OIB: 34134218058, prijavio je tražbinu u iznosu od 3.198,98 eura.</w:t>
      </w:r>
    </w:p>
    <w:p w:rsidRPr="004622B6" w:rsidR="001C3861" w:rsidP="001C3861" w:rsidRDefault="001C3861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Povjerenik nije osporio prijavljenu tražbinu.</w:t>
      </w:r>
    </w:p>
    <w:p w:rsidRPr="004622B6" w:rsidR="001C3861" w:rsidP="001C3861" w:rsidRDefault="001C3861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Dužnik nije osporio prijavljenu tražbinu.</w:t>
      </w:r>
    </w:p>
    <w:p w:rsidRPr="004622B6" w:rsidR="001C3861" w:rsidP="001C3861" w:rsidRDefault="001C3861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Ni jedan vjerovnik nije osporio prijavljenu tražbinu.</w:t>
      </w:r>
    </w:p>
    <w:p w:rsidRPr="004622B6" w:rsidR="001C3861" w:rsidP="001C3861" w:rsidRDefault="001C3861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4622B6" w:rsidR="001C3861" w:rsidP="001C3861" w:rsidRDefault="001C3861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 xml:space="preserve">Sudac objavljuje da se tražbina vjerovnika VODOSKOK d.d., Čulinečka cesta 221 C, Zagreb, OIB: 34134218058, smatra utvrđenom u iznosu od 3.198,98 eura. </w:t>
      </w:r>
    </w:p>
    <w:p w:rsidRPr="004622B6" w:rsidR="003F3545" w:rsidP="006C410B" w:rsidRDefault="003F3545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4622B6" w:rsidR="00CB3CD3" w:rsidP="00CB3CD3" w:rsidRDefault="00CB3CD3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5</w:t>
      </w:r>
      <w:r>
        <w:rPr>
          <w:rFonts w:eastAsia="Times New Roman" w:cs="Arial"/>
          <w:szCs w:val="24"/>
          <w:lang w:eastAsia="hr-HR"/>
        </w:rPr>
        <w:t>7</w:t>
      </w:r>
      <w:r w:rsidRPr="004622B6">
        <w:rPr>
          <w:rFonts w:eastAsia="Times New Roman" w:cs="Arial"/>
          <w:szCs w:val="24"/>
          <w:lang w:eastAsia="hr-HR"/>
        </w:rPr>
        <w:t xml:space="preserve">. </w:t>
      </w:r>
      <w:r w:rsidRPr="00CB3CD3">
        <w:rPr>
          <w:rFonts w:eastAsia="Times New Roman" w:cs="Arial"/>
          <w:szCs w:val="24"/>
          <w:lang w:eastAsia="hr-HR"/>
        </w:rPr>
        <w:t>AQUACHEM d.o.o.</w:t>
      </w:r>
      <w:r>
        <w:rPr>
          <w:rFonts w:eastAsia="Times New Roman" w:cs="Arial"/>
          <w:szCs w:val="24"/>
          <w:lang w:eastAsia="hr-HR"/>
        </w:rPr>
        <w:t xml:space="preserve">, </w:t>
      </w:r>
      <w:r w:rsidRPr="00CB3CD3">
        <w:rPr>
          <w:rFonts w:eastAsia="Times New Roman" w:cs="Arial"/>
          <w:szCs w:val="24"/>
          <w:lang w:eastAsia="hr-HR"/>
        </w:rPr>
        <w:t>Industrijska cesta 12, 10310 Ivanić-Grad</w:t>
      </w:r>
      <w:r>
        <w:rPr>
          <w:rFonts w:eastAsia="Times New Roman" w:cs="Arial"/>
          <w:szCs w:val="24"/>
          <w:lang w:eastAsia="hr-HR"/>
        </w:rPr>
        <w:t xml:space="preserve">, OIB: </w:t>
      </w:r>
      <w:r w:rsidRPr="00CB3CD3">
        <w:rPr>
          <w:rFonts w:eastAsia="Times New Roman" w:cs="Arial"/>
          <w:szCs w:val="24"/>
          <w:lang w:eastAsia="hr-HR"/>
        </w:rPr>
        <w:t>17436320396</w:t>
      </w:r>
      <w:r w:rsidRPr="004622B6">
        <w:rPr>
          <w:rFonts w:eastAsia="Times New Roman" w:cs="Arial"/>
          <w:szCs w:val="24"/>
          <w:lang w:eastAsia="hr-HR"/>
        </w:rPr>
        <w:t xml:space="preserve">, prijavio je tražbinu u iznosu od </w:t>
      </w:r>
      <w:r>
        <w:rPr>
          <w:rFonts w:eastAsia="Times New Roman" w:cs="Arial"/>
          <w:szCs w:val="24"/>
          <w:lang w:eastAsia="hr-HR"/>
        </w:rPr>
        <w:t xml:space="preserve">136.541,97 </w:t>
      </w:r>
      <w:r w:rsidRPr="004622B6">
        <w:rPr>
          <w:rFonts w:eastAsia="Times New Roman" w:cs="Arial"/>
          <w:szCs w:val="24"/>
          <w:lang w:eastAsia="hr-HR"/>
        </w:rPr>
        <w:t>eura.</w:t>
      </w:r>
    </w:p>
    <w:p w:rsidRPr="004622B6" w:rsidR="00CB3CD3" w:rsidP="00CB3CD3" w:rsidRDefault="00CB3CD3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Povjerenik nije osporio prijavljenu tražbinu.</w:t>
      </w:r>
    </w:p>
    <w:p w:rsidRPr="004622B6" w:rsidR="00CB3CD3" w:rsidP="00CB3CD3" w:rsidRDefault="00CB3CD3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Dužnik nije osporio prijavljenu tražbinu.</w:t>
      </w:r>
    </w:p>
    <w:p w:rsidRPr="004622B6" w:rsidR="00CB3CD3" w:rsidP="00CB3CD3" w:rsidRDefault="00CB3CD3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Ni jedan vjerovnik nije osporio prijavljenu tražbinu.</w:t>
      </w:r>
    </w:p>
    <w:p w:rsidRPr="004622B6" w:rsidR="00CB3CD3" w:rsidP="00CB3CD3" w:rsidRDefault="00CB3CD3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="00571287" w:rsidP="0054148E" w:rsidRDefault="00CB3CD3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 xml:space="preserve">Sudac objavljuje da se tražbina vjerovnika </w:t>
      </w:r>
      <w:r w:rsidRPr="00CB3CD3">
        <w:rPr>
          <w:rFonts w:eastAsia="Times New Roman" w:cs="Arial"/>
          <w:szCs w:val="24"/>
          <w:lang w:eastAsia="hr-HR"/>
        </w:rPr>
        <w:t>AQUACHEM d.o.o.</w:t>
      </w:r>
      <w:r>
        <w:rPr>
          <w:rFonts w:eastAsia="Times New Roman" w:cs="Arial"/>
          <w:szCs w:val="24"/>
          <w:lang w:eastAsia="hr-HR"/>
        </w:rPr>
        <w:t xml:space="preserve">, </w:t>
      </w:r>
      <w:r w:rsidRPr="00CB3CD3">
        <w:rPr>
          <w:rFonts w:eastAsia="Times New Roman" w:cs="Arial"/>
          <w:szCs w:val="24"/>
          <w:lang w:eastAsia="hr-HR"/>
        </w:rPr>
        <w:t>Industrijska cesta 12, 10310 Ivanić-Grad</w:t>
      </w:r>
      <w:r>
        <w:rPr>
          <w:rFonts w:eastAsia="Times New Roman" w:cs="Arial"/>
          <w:szCs w:val="24"/>
          <w:lang w:eastAsia="hr-HR"/>
        </w:rPr>
        <w:t xml:space="preserve">, OIB: </w:t>
      </w:r>
      <w:r w:rsidRPr="00CB3CD3">
        <w:rPr>
          <w:rFonts w:eastAsia="Times New Roman" w:cs="Arial"/>
          <w:szCs w:val="24"/>
          <w:lang w:eastAsia="hr-HR"/>
        </w:rPr>
        <w:t>17436320396</w:t>
      </w:r>
      <w:r w:rsidRPr="004622B6">
        <w:rPr>
          <w:rFonts w:eastAsia="Times New Roman" w:cs="Arial"/>
          <w:szCs w:val="24"/>
          <w:lang w:eastAsia="hr-HR"/>
        </w:rPr>
        <w:t xml:space="preserve">, smatra utvrđenom u iznosu od </w:t>
      </w:r>
      <w:r>
        <w:rPr>
          <w:rFonts w:eastAsia="Times New Roman" w:cs="Arial"/>
          <w:szCs w:val="24"/>
          <w:lang w:eastAsia="hr-HR"/>
        </w:rPr>
        <w:t xml:space="preserve">136.541,97 </w:t>
      </w:r>
      <w:r w:rsidRPr="004622B6">
        <w:rPr>
          <w:rFonts w:eastAsia="Times New Roman" w:cs="Arial"/>
          <w:szCs w:val="24"/>
          <w:lang w:eastAsia="hr-HR"/>
        </w:rPr>
        <w:t xml:space="preserve">eura. </w:t>
      </w:r>
    </w:p>
    <w:p w:rsidRPr="0054148E" w:rsidR="0054148E" w:rsidP="0054148E" w:rsidRDefault="0054148E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4622B6" w:rsidR="006C410B" w:rsidP="006C410B" w:rsidRDefault="006C410B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4622B6" w:rsidR="006C410B" w:rsidP="006C410B" w:rsidRDefault="006C410B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 xml:space="preserve">Sutkinja donosi </w:t>
      </w:r>
    </w:p>
    <w:p w:rsidRPr="004622B6" w:rsidR="006C410B" w:rsidP="006C410B" w:rsidRDefault="006C410B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</w:p>
    <w:p w:rsidRPr="004622B6" w:rsidR="006C410B" w:rsidP="006C410B" w:rsidRDefault="006C410B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r j e š e nj e</w:t>
      </w:r>
    </w:p>
    <w:p w:rsidRPr="004622B6" w:rsidR="006C410B" w:rsidP="006C410B" w:rsidRDefault="006C410B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</w:p>
    <w:p w:rsidRPr="004622B6" w:rsidR="006C410B" w:rsidP="006C410B" w:rsidRDefault="006C410B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4622B6">
        <w:rPr>
          <w:rFonts w:eastAsia="Times New Roman" w:cs="Arial"/>
          <w:szCs w:val="24"/>
          <w:lang w:eastAsia="hr-HR"/>
        </w:rPr>
        <w:t>Budući da su ispitane sve prijavljene tražbine, nakon što sudac sastavi posebnu tablicu ispitanih tražbina, rješenje o utvrđenim i osporenim tražbinama objaviti će se na mrežnoj stranici e-oglasna ploča sudova (čl. 50. st. 4. SZ-a).</w:t>
      </w:r>
    </w:p>
    <w:p w:rsidRPr="004622B6" w:rsidR="006C410B" w:rsidP="006C410B" w:rsidRDefault="006C410B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</w:p>
    <w:p w:rsidRPr="004622B6" w:rsidR="006C410B" w:rsidP="006C410B" w:rsidRDefault="006C410B">
      <w:pPr>
        <w:spacing w:after="0" w:line="240" w:lineRule="auto"/>
        <w:jc w:val="both"/>
        <w:rPr>
          <w:rFonts w:eastAsia="Times New Roman" w:cs="Arial"/>
          <w:color w:val="E36C0A"/>
          <w:szCs w:val="24"/>
          <w:lang w:eastAsia="hr-HR"/>
        </w:rPr>
      </w:pPr>
    </w:p>
    <w:p w:rsidRPr="004622B6" w:rsidR="006C410B" w:rsidP="00CB3CD3" w:rsidRDefault="006C410B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4622B6" w:rsidR="006C410B" w:rsidP="006C410B" w:rsidRDefault="006C410B">
      <w:pPr>
        <w:spacing w:after="0" w:line="240" w:lineRule="auto"/>
        <w:ind w:firstLine="708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4622B6" w:rsidR="006C410B" w:rsidP="006C410B" w:rsidRDefault="006C410B">
      <w:pPr>
        <w:spacing w:after="0" w:line="240" w:lineRule="auto"/>
        <w:jc w:val="center"/>
        <w:rPr>
          <w:rFonts w:eastAsia="Times New Roman" w:cs="Arial"/>
          <w:color w:val="000000"/>
          <w:szCs w:val="24"/>
          <w:lang w:eastAsia="hr-HR"/>
        </w:rPr>
      </w:pPr>
      <w:r w:rsidRPr="004622B6">
        <w:rPr>
          <w:rFonts w:eastAsia="Times New Roman" w:cs="Arial"/>
          <w:color w:val="000000"/>
          <w:szCs w:val="24"/>
          <w:lang w:eastAsia="hr-HR"/>
        </w:rPr>
        <w:t xml:space="preserve">Dovršeno u </w:t>
      </w:r>
      <w:r w:rsidR="002C25BF">
        <w:rPr>
          <w:rFonts w:eastAsia="Times New Roman" w:cs="Arial"/>
          <w:color w:val="000000"/>
          <w:szCs w:val="24"/>
          <w:lang w:eastAsia="hr-HR"/>
        </w:rPr>
        <w:t>13</w:t>
      </w:r>
      <w:r w:rsidRPr="004622B6">
        <w:rPr>
          <w:rFonts w:eastAsia="Times New Roman" w:cs="Arial"/>
          <w:color w:val="000000"/>
          <w:szCs w:val="24"/>
          <w:lang w:eastAsia="hr-HR"/>
        </w:rPr>
        <w:t>:</w:t>
      </w:r>
      <w:r w:rsidR="002C25BF">
        <w:rPr>
          <w:rFonts w:eastAsia="Times New Roman" w:cs="Arial"/>
          <w:color w:val="000000"/>
          <w:szCs w:val="24"/>
          <w:lang w:eastAsia="hr-HR"/>
        </w:rPr>
        <w:t>40</w:t>
      </w:r>
      <w:r w:rsidRPr="004622B6">
        <w:rPr>
          <w:rFonts w:eastAsia="Times New Roman" w:cs="Arial"/>
          <w:color w:val="000000"/>
          <w:szCs w:val="24"/>
          <w:lang w:eastAsia="hr-HR"/>
        </w:rPr>
        <w:t xml:space="preserve"> sati.</w:t>
      </w:r>
    </w:p>
    <w:p w:rsidRPr="004622B6" w:rsidR="006C410B" w:rsidP="006C410B" w:rsidRDefault="006C410B">
      <w:pPr>
        <w:spacing w:after="0" w:line="240" w:lineRule="auto"/>
        <w:ind w:firstLine="708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4622B6" w:rsidR="006C410B" w:rsidP="006C410B" w:rsidRDefault="006C410B">
      <w:pPr>
        <w:spacing w:after="0" w:line="240" w:lineRule="auto"/>
        <w:ind w:firstLine="708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4622B6" w:rsidR="006C410B" w:rsidP="006C410B" w:rsidRDefault="006C410B">
      <w:pPr>
        <w:spacing w:after="0" w:line="240" w:lineRule="auto"/>
        <w:ind w:firstLine="708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4622B6" w:rsidR="006C410B" w:rsidP="006C410B" w:rsidRDefault="006C410B">
      <w:pPr>
        <w:spacing w:after="0" w:line="240" w:lineRule="auto"/>
        <w:ind w:firstLine="708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4622B6" w:rsidR="006C410B" w:rsidP="006C410B" w:rsidRDefault="006C410B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4622B6">
        <w:rPr>
          <w:rFonts w:eastAsia="Times New Roman" w:cs="Arial"/>
          <w:color w:val="000000"/>
          <w:szCs w:val="24"/>
          <w:lang w:eastAsia="hr-HR"/>
        </w:rPr>
        <w:tab/>
      </w:r>
      <w:r w:rsidRPr="004622B6">
        <w:rPr>
          <w:rFonts w:eastAsia="Times New Roman" w:cs="Arial"/>
          <w:color w:val="000000"/>
          <w:szCs w:val="24"/>
          <w:lang w:eastAsia="hr-HR"/>
        </w:rPr>
        <w:tab/>
      </w:r>
      <w:r w:rsidRPr="004622B6">
        <w:rPr>
          <w:rFonts w:eastAsia="Times New Roman" w:cs="Arial"/>
          <w:color w:val="000000"/>
          <w:szCs w:val="24"/>
          <w:lang w:eastAsia="hr-HR"/>
        </w:rPr>
        <w:tab/>
        <w:t xml:space="preserve">                </w:t>
      </w:r>
      <w:r w:rsidRPr="004622B6">
        <w:rPr>
          <w:rFonts w:eastAsia="Times New Roman" w:cs="Arial"/>
          <w:color w:val="000000"/>
          <w:szCs w:val="24"/>
          <w:lang w:eastAsia="hr-HR"/>
        </w:rPr>
        <w:tab/>
        <w:t xml:space="preserve">      Sutkinja</w:t>
      </w:r>
      <w:r w:rsidRPr="004622B6">
        <w:rPr>
          <w:rFonts w:eastAsia="Times New Roman" w:cs="Arial"/>
          <w:color w:val="000000"/>
          <w:szCs w:val="24"/>
          <w:lang w:eastAsia="hr-HR"/>
        </w:rPr>
        <w:tab/>
        <w:t xml:space="preserve">                                    Povjerenik </w:t>
      </w:r>
    </w:p>
    <w:p w:rsidRPr="004622B6" w:rsidR="006C410B" w:rsidP="006C410B" w:rsidRDefault="006C410B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="006C410B" w:rsidP="006C410B" w:rsidRDefault="006C410B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="00CB3CD3" w:rsidP="006C410B" w:rsidRDefault="00CB3CD3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="00CB3CD3" w:rsidP="006C410B" w:rsidRDefault="00CB3CD3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4622B6" w:rsidR="00CB3CD3" w:rsidP="006C410B" w:rsidRDefault="00CB3CD3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4622B6" w:rsidR="006C410B" w:rsidP="006C410B" w:rsidRDefault="006C410B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4622B6">
        <w:rPr>
          <w:rFonts w:eastAsia="Times New Roman" w:cs="Arial"/>
          <w:color w:val="000000"/>
          <w:szCs w:val="24"/>
          <w:lang w:eastAsia="hr-HR"/>
        </w:rPr>
        <w:tab/>
      </w:r>
      <w:r w:rsidRPr="004622B6">
        <w:rPr>
          <w:rFonts w:eastAsia="Times New Roman" w:cs="Arial"/>
          <w:color w:val="000000"/>
          <w:szCs w:val="24"/>
          <w:lang w:eastAsia="hr-HR"/>
        </w:rPr>
        <w:tab/>
      </w:r>
      <w:r w:rsidRPr="004622B6">
        <w:rPr>
          <w:rFonts w:eastAsia="Times New Roman" w:cs="Arial"/>
          <w:color w:val="000000"/>
          <w:szCs w:val="24"/>
          <w:lang w:eastAsia="hr-HR"/>
        </w:rPr>
        <w:tab/>
      </w:r>
      <w:r w:rsidRPr="004622B6">
        <w:rPr>
          <w:rFonts w:eastAsia="Times New Roman" w:cs="Arial"/>
          <w:color w:val="000000"/>
          <w:szCs w:val="24"/>
          <w:lang w:eastAsia="hr-HR"/>
        </w:rPr>
        <w:tab/>
      </w:r>
      <w:r w:rsidRPr="004622B6">
        <w:rPr>
          <w:rFonts w:eastAsia="Times New Roman" w:cs="Arial"/>
          <w:color w:val="000000"/>
          <w:szCs w:val="24"/>
          <w:lang w:eastAsia="hr-HR"/>
        </w:rPr>
        <w:tab/>
        <w:t xml:space="preserve">   Zapisničarka</w:t>
      </w:r>
      <w:r w:rsidR="00CB3CD3">
        <w:rPr>
          <w:rFonts w:eastAsia="Times New Roman" w:cs="Arial"/>
          <w:color w:val="000000"/>
          <w:szCs w:val="24"/>
          <w:lang w:eastAsia="hr-HR"/>
        </w:rPr>
        <w:tab/>
      </w:r>
      <w:r w:rsidR="00CB3CD3">
        <w:rPr>
          <w:rFonts w:eastAsia="Times New Roman" w:cs="Arial"/>
          <w:color w:val="000000"/>
          <w:szCs w:val="24"/>
          <w:lang w:eastAsia="hr-HR"/>
        </w:rPr>
        <w:tab/>
      </w:r>
      <w:r w:rsidR="00CB3CD3">
        <w:rPr>
          <w:rFonts w:eastAsia="Times New Roman" w:cs="Arial"/>
          <w:color w:val="000000"/>
          <w:szCs w:val="24"/>
          <w:lang w:eastAsia="hr-HR"/>
        </w:rPr>
        <w:tab/>
        <w:t xml:space="preserve">     Za d</w:t>
      </w:r>
      <w:r w:rsidRPr="004622B6" w:rsidR="00CB3CD3">
        <w:rPr>
          <w:rFonts w:eastAsia="Times New Roman" w:cs="Arial"/>
          <w:color w:val="000000"/>
          <w:szCs w:val="24"/>
          <w:lang w:eastAsia="hr-HR"/>
        </w:rPr>
        <w:t>užnik</w:t>
      </w:r>
      <w:r w:rsidR="00CB3CD3">
        <w:rPr>
          <w:rFonts w:eastAsia="Times New Roman" w:cs="Arial"/>
          <w:color w:val="000000"/>
          <w:szCs w:val="24"/>
          <w:lang w:eastAsia="hr-HR"/>
        </w:rPr>
        <w:t>a</w:t>
      </w:r>
    </w:p>
    <w:p w:rsidRPr="004622B6" w:rsidR="006C410B" w:rsidP="006C410B" w:rsidRDefault="006C410B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4622B6" w:rsidR="006C410B" w:rsidP="006C410B" w:rsidRDefault="00CB3CD3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>
        <w:rPr>
          <w:rFonts w:eastAsia="Times New Roman" w:cs="Arial"/>
          <w:color w:val="000000"/>
          <w:szCs w:val="24"/>
          <w:lang w:eastAsia="hr-HR"/>
        </w:rPr>
        <w:tab/>
      </w:r>
      <w:r>
        <w:rPr>
          <w:rFonts w:eastAsia="Times New Roman" w:cs="Arial"/>
          <w:color w:val="000000"/>
          <w:szCs w:val="24"/>
          <w:lang w:eastAsia="hr-HR"/>
        </w:rPr>
        <w:tab/>
      </w:r>
      <w:r>
        <w:rPr>
          <w:rFonts w:eastAsia="Times New Roman" w:cs="Arial"/>
          <w:color w:val="000000"/>
          <w:szCs w:val="24"/>
          <w:lang w:eastAsia="hr-HR"/>
        </w:rPr>
        <w:tab/>
      </w:r>
      <w:r>
        <w:rPr>
          <w:rFonts w:eastAsia="Times New Roman" w:cs="Arial"/>
          <w:color w:val="000000"/>
          <w:szCs w:val="24"/>
          <w:lang w:eastAsia="hr-HR"/>
        </w:rPr>
        <w:tab/>
      </w:r>
      <w:r>
        <w:rPr>
          <w:rFonts w:eastAsia="Times New Roman" w:cs="Arial"/>
          <w:color w:val="000000"/>
          <w:szCs w:val="24"/>
          <w:lang w:eastAsia="hr-HR"/>
        </w:rPr>
        <w:tab/>
      </w:r>
      <w:r>
        <w:rPr>
          <w:rFonts w:eastAsia="Times New Roman" w:cs="Arial"/>
          <w:color w:val="000000"/>
          <w:szCs w:val="24"/>
          <w:lang w:eastAsia="hr-HR"/>
        </w:rPr>
        <w:tab/>
      </w:r>
      <w:r>
        <w:rPr>
          <w:rFonts w:eastAsia="Times New Roman" w:cs="Arial"/>
          <w:color w:val="000000"/>
          <w:szCs w:val="24"/>
          <w:lang w:eastAsia="hr-HR"/>
        </w:rPr>
        <w:tab/>
      </w:r>
      <w:r>
        <w:rPr>
          <w:rFonts w:eastAsia="Times New Roman" w:cs="Arial"/>
          <w:color w:val="000000"/>
          <w:szCs w:val="24"/>
          <w:lang w:eastAsia="hr-HR"/>
        </w:rPr>
        <w:tab/>
      </w:r>
      <w:r>
        <w:rPr>
          <w:rFonts w:eastAsia="Times New Roman" w:cs="Arial"/>
          <w:color w:val="000000"/>
          <w:szCs w:val="24"/>
          <w:lang w:eastAsia="hr-HR"/>
        </w:rPr>
        <w:tab/>
      </w:r>
      <w:r>
        <w:rPr>
          <w:rFonts w:eastAsia="Times New Roman" w:cs="Arial"/>
          <w:color w:val="000000"/>
          <w:szCs w:val="24"/>
          <w:lang w:eastAsia="hr-HR"/>
        </w:rPr>
        <w:tab/>
        <w:t xml:space="preserve">      </w:t>
      </w:r>
    </w:p>
    <w:p w:rsidRPr="004622B6" w:rsidR="006C410B" w:rsidP="006C410B" w:rsidRDefault="006C410B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4622B6" w:rsidR="006C410B" w:rsidP="006C410B" w:rsidRDefault="006C410B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4622B6" w:rsidR="006C410B" w:rsidP="006C410B" w:rsidRDefault="006C410B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4622B6" w:rsidR="006C410B" w:rsidP="006C410B" w:rsidRDefault="006C410B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4622B6" w:rsidR="006C410B" w:rsidP="006C410B" w:rsidRDefault="006C410B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4622B6">
        <w:rPr>
          <w:rFonts w:eastAsia="Times New Roman" w:cs="Arial"/>
          <w:color w:val="000000"/>
          <w:szCs w:val="24"/>
          <w:lang w:eastAsia="hr-HR"/>
        </w:rPr>
        <w:t xml:space="preserve">       </w:t>
      </w:r>
      <w:r w:rsidRPr="004622B6">
        <w:rPr>
          <w:rFonts w:eastAsia="Times New Roman" w:cs="Arial"/>
          <w:color w:val="000000"/>
          <w:szCs w:val="24"/>
          <w:lang w:eastAsia="hr-HR"/>
        </w:rPr>
        <w:tab/>
      </w:r>
      <w:r w:rsidRPr="004622B6">
        <w:rPr>
          <w:rFonts w:eastAsia="Times New Roman" w:cs="Arial"/>
          <w:color w:val="000000"/>
          <w:szCs w:val="24"/>
          <w:lang w:eastAsia="hr-HR"/>
        </w:rPr>
        <w:tab/>
      </w:r>
      <w:r w:rsidRPr="004622B6">
        <w:rPr>
          <w:rFonts w:eastAsia="Times New Roman" w:cs="Arial"/>
          <w:color w:val="000000"/>
          <w:szCs w:val="24"/>
          <w:lang w:eastAsia="hr-HR"/>
        </w:rPr>
        <w:tab/>
      </w:r>
      <w:r w:rsidRPr="004622B6">
        <w:rPr>
          <w:rFonts w:eastAsia="Times New Roman" w:cs="Arial"/>
          <w:color w:val="000000"/>
          <w:szCs w:val="24"/>
          <w:lang w:eastAsia="hr-HR"/>
        </w:rPr>
        <w:tab/>
      </w:r>
      <w:r w:rsidRPr="004622B6">
        <w:rPr>
          <w:rFonts w:eastAsia="Times New Roman" w:cs="Arial"/>
          <w:color w:val="000000"/>
          <w:szCs w:val="24"/>
          <w:lang w:eastAsia="hr-HR"/>
        </w:rPr>
        <w:tab/>
      </w:r>
      <w:r w:rsidRPr="004622B6">
        <w:rPr>
          <w:rFonts w:eastAsia="Times New Roman" w:cs="Arial"/>
          <w:color w:val="000000"/>
          <w:szCs w:val="24"/>
          <w:lang w:eastAsia="hr-HR"/>
        </w:rPr>
        <w:tab/>
      </w:r>
      <w:r w:rsidRPr="004622B6">
        <w:rPr>
          <w:rFonts w:eastAsia="Times New Roman" w:cs="Arial"/>
          <w:color w:val="000000"/>
          <w:szCs w:val="24"/>
          <w:lang w:eastAsia="hr-HR"/>
        </w:rPr>
        <w:tab/>
      </w:r>
      <w:r w:rsidRPr="004622B6">
        <w:rPr>
          <w:rFonts w:eastAsia="Times New Roman" w:cs="Arial"/>
          <w:color w:val="000000"/>
          <w:szCs w:val="24"/>
          <w:lang w:eastAsia="hr-HR"/>
        </w:rPr>
        <w:tab/>
      </w:r>
      <w:r w:rsidRPr="004622B6">
        <w:rPr>
          <w:rFonts w:eastAsia="Times New Roman" w:cs="Arial"/>
          <w:color w:val="000000"/>
          <w:szCs w:val="24"/>
          <w:lang w:eastAsia="hr-HR"/>
        </w:rPr>
        <w:tab/>
      </w:r>
      <w:r w:rsidRPr="004622B6">
        <w:rPr>
          <w:rFonts w:eastAsia="Times New Roman" w:cs="Arial"/>
          <w:color w:val="000000"/>
          <w:szCs w:val="24"/>
          <w:lang w:eastAsia="hr-HR"/>
        </w:rPr>
        <w:tab/>
        <w:t xml:space="preserve">      Vjerovnici</w:t>
      </w:r>
    </w:p>
    <w:p w:rsidRPr="004622B6" w:rsidR="006C410B" w:rsidP="006C410B" w:rsidRDefault="006C410B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4622B6" w:rsidR="006C410B" w:rsidP="006C410B" w:rsidRDefault="006C410B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4622B6" w:rsidR="006C410B" w:rsidP="006C410B" w:rsidRDefault="006C410B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4622B6">
        <w:rPr>
          <w:rFonts w:eastAsia="Times New Roman" w:cs="Arial"/>
          <w:color w:val="000000"/>
          <w:szCs w:val="24"/>
          <w:lang w:eastAsia="hr-HR"/>
        </w:rPr>
        <w:t xml:space="preserve">  </w:t>
      </w:r>
    </w:p>
    <w:p w:rsidRPr="004622B6" w:rsidR="006C410B" w:rsidP="006C410B" w:rsidRDefault="006C410B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4622B6">
        <w:rPr>
          <w:rFonts w:eastAsia="Times New Roman" w:cs="Arial"/>
          <w:color w:val="000000"/>
          <w:szCs w:val="24"/>
          <w:lang w:eastAsia="hr-HR"/>
        </w:rPr>
        <w:t xml:space="preserve">                                                                 </w:t>
      </w:r>
    </w:p>
    <w:p w:rsidRPr="004622B6" w:rsidR="006C410B" w:rsidP="006C410B" w:rsidRDefault="006C410B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4622B6" w:rsidR="006C410B" w:rsidP="006C410B" w:rsidRDefault="006C410B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4622B6" w:rsidR="006C410B" w:rsidP="006C410B" w:rsidRDefault="006C410B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4622B6" w:rsidR="002410FA" w:rsidRDefault="002410FA"/>
    <w:sectPr w:rsidRPr="004622B6" w:rsidR="002410FA" w:rsidSect="00CF7183">
      <w:headerReference w:type="even" r:id="rId7"/>
      <w:headerReference w:type="default" r:id="rId8"/>
      <w:pgSz w:w="11906" w:h="16838"/>
      <w:pgMar w:top="1417" w:right="1417" w:bottom="156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F550D" w:rsidP="006C410B" w:rsidRDefault="004F550D">
      <w:pPr>
        <w:spacing w:after="0" w:line="240" w:lineRule="auto"/>
      </w:pPr>
      <w:r>
        <w:separator/>
      </w:r>
    </w:p>
  </w:endnote>
  <w:endnote w:type="continuationSeparator" w:id="0">
    <w:p w:rsidR="004F550D" w:rsidP="006C410B" w:rsidRDefault="004F55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F550D" w:rsidP="006C410B" w:rsidRDefault="004F550D">
      <w:pPr>
        <w:spacing w:after="0" w:line="240" w:lineRule="auto"/>
      </w:pPr>
      <w:r>
        <w:separator/>
      </w:r>
    </w:p>
  </w:footnote>
  <w:footnote w:type="continuationSeparator" w:id="0">
    <w:p w:rsidR="004F550D" w:rsidP="006C410B" w:rsidRDefault="004F55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F550D" w:rsidP="00CF7183" w:rsidRDefault="004F550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4F550D" w:rsidRDefault="004F550D">
    <w:pPr>
      <w:pStyle w:val="Zaglavlje"/>
    </w:pPr>
  </w:p>
</w:hdr>
</file>

<file path=word/header2.xml><?xml version="1.0" encoding="utf-8"?>
<w:hdr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6423F" w:rsidR="004F550D" w:rsidP="00CF7183" w:rsidRDefault="004F550D">
    <w:pPr>
      <w:pStyle w:val="Zaglavlje"/>
      <w:framePr w:wrap="around" w:hAnchor="margin" w:vAnchor="text" w:xAlign="center" w:y="1"/>
      <w:rPr>
        <w:rStyle w:val="Brojstranice"/>
        <w:rFonts w:cs="Arial"/>
        <w:szCs w:val="24"/>
      </w:rPr>
    </w:pPr>
    <w:r w:rsidRPr="0056423F">
      <w:rPr>
        <w:rStyle w:val="Brojstranice"/>
        <w:rFonts w:cs="Arial"/>
        <w:szCs w:val="24"/>
      </w:rPr>
      <w:fldChar w:fldCharType="begin"/>
    </w:r>
    <w:r w:rsidRPr="0056423F">
      <w:rPr>
        <w:rStyle w:val="Brojstranice"/>
        <w:rFonts w:cs="Arial"/>
        <w:szCs w:val="24"/>
      </w:rPr>
      <w:instrText xml:space="preserve">PAGE  </w:instrText>
    </w:r>
    <w:r w:rsidRPr="0056423F">
      <w:rPr>
        <w:rStyle w:val="Brojstranice"/>
        <w:rFonts w:cs="Arial"/>
        <w:szCs w:val="24"/>
      </w:rPr>
      <w:fldChar w:fldCharType="separate"/>
    </w:r>
    <w:r w:rsidR="009C7FED">
      <w:rPr>
        <w:rStyle w:val="Brojstranice"/>
        <w:rFonts w:cs="Arial"/>
        <w:noProof/>
        <w:szCs w:val="24"/>
      </w:rPr>
      <w:t>13</w:t>
    </w:r>
    <w:r w:rsidRPr="0056423F">
      <w:rPr>
        <w:rStyle w:val="Brojstranice"/>
        <w:rFonts w:cs="Arial"/>
        <w:szCs w:val="24"/>
      </w:rPr>
      <w:fldChar w:fldCharType="end"/>
    </w:r>
  </w:p>
  <w:p w:rsidRPr="00EF1F62" w:rsidR="004F550D" w:rsidP="00CF7183" w:rsidRDefault="004F550D">
    <w:pPr>
      <w:rPr>
        <w:b/>
        <w:szCs w:val="24"/>
      </w:rPr>
    </w:pPr>
    <w:r w:rsidRPr="0056423F">
      <w:rPr>
        <w:rFonts w:cs="Arial"/>
      </w:rPr>
      <w:tab/>
    </w:r>
    <w:r w:rsidRPr="0056423F">
      <w:rPr>
        <w:rFonts w:cs="Arial"/>
      </w:rPr>
      <w:tab/>
    </w:r>
    <w:r w:rsidRPr="0056423F">
      <w:rPr>
        <w:rFonts w:cs="Arial"/>
      </w:rPr>
      <w:tab/>
    </w:r>
    <w:r w:rsidRPr="0056423F">
      <w:rPr>
        <w:rFonts w:cs="Arial"/>
      </w:rPr>
      <w:tab/>
    </w:r>
    <w:r w:rsidRPr="0056423F">
      <w:rPr>
        <w:rFonts w:cs="Arial"/>
      </w:rPr>
      <w:tab/>
    </w:r>
    <w:r w:rsidRPr="0056423F">
      <w:rPr>
        <w:rFonts w:cs="Arial"/>
      </w:rPr>
      <w:tab/>
    </w:r>
    <w:r>
      <w:tab/>
    </w:r>
    <w:r>
      <w:tab/>
    </w:r>
    <w:r>
      <w:tab/>
      <w:t xml:space="preserve">      </w:t>
    </w:r>
    <w:r w:rsidR="004622B6">
      <w:t xml:space="preserve">           </w:t>
    </w:r>
    <w:r w:rsidRPr="006C410B">
      <w:rPr>
        <w:rFonts w:eastAsia="Times New Roman" w:cs="Arial"/>
        <w:szCs w:val="24"/>
        <w:lang w:eastAsia="hr-HR"/>
      </w:rPr>
      <w:t>St-</w:t>
    </w:r>
    <w:r>
      <w:rPr>
        <w:rFonts w:eastAsia="Times New Roman" w:cs="Arial"/>
        <w:szCs w:val="24"/>
        <w:lang w:eastAsia="hr-HR"/>
      </w:rPr>
      <w:t>13</w:t>
    </w:r>
    <w:r w:rsidRPr="006C410B">
      <w:rPr>
        <w:rFonts w:eastAsia="Times New Roman" w:cs="Arial"/>
        <w:szCs w:val="24"/>
        <w:lang w:eastAsia="hr-HR"/>
      </w:rPr>
      <w:t>/202</w:t>
    </w:r>
    <w:r>
      <w:rPr>
        <w:rFonts w:eastAsia="Times New Roman" w:cs="Arial"/>
        <w:szCs w:val="24"/>
        <w:lang w:eastAsia="hr-HR"/>
      </w:rPr>
      <w:t>5</w:t>
    </w:r>
    <w:r w:rsidRPr="006C410B">
      <w:rPr>
        <w:rFonts w:eastAsia="Times New Roman" w:cs="Arial"/>
        <w:szCs w:val="24"/>
        <w:lang w:eastAsia="hr-HR"/>
      </w:rPr>
      <w:t>-</w:t>
    </w:r>
    <w:r w:rsidR="00E201DA">
      <w:rPr>
        <w:rFonts w:eastAsia="Times New Roman" w:cs="Arial"/>
        <w:szCs w:val="24"/>
        <w:lang w:eastAsia="hr-HR"/>
      </w:rPr>
      <w:t>24</w:t>
    </w:r>
  </w:p>
  <w:p w:rsidR="004F550D" w:rsidRDefault="004F550D">
    <w:pPr>
      <w:pStyle w:val="Zaglavlje"/>
    </w:pPr>
  </w:p>
</w:hdr>
</file>

<file path=word/settings.xml><?xml version="1.0" encoding="utf-8"?>
<w:setting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410B"/>
    <w:rsid w:val="000209EA"/>
    <w:rsid w:val="00084363"/>
    <w:rsid w:val="000B26C7"/>
    <w:rsid w:val="000C1335"/>
    <w:rsid w:val="00175290"/>
    <w:rsid w:val="0019081F"/>
    <w:rsid w:val="001939AD"/>
    <w:rsid w:val="001C3861"/>
    <w:rsid w:val="00215B70"/>
    <w:rsid w:val="002410FA"/>
    <w:rsid w:val="00242E75"/>
    <w:rsid w:val="002450F7"/>
    <w:rsid w:val="00256B68"/>
    <w:rsid w:val="002C25BF"/>
    <w:rsid w:val="002D2E01"/>
    <w:rsid w:val="0031318F"/>
    <w:rsid w:val="00332C89"/>
    <w:rsid w:val="003348B9"/>
    <w:rsid w:val="003527C0"/>
    <w:rsid w:val="003B2B1B"/>
    <w:rsid w:val="003C36F1"/>
    <w:rsid w:val="003F3545"/>
    <w:rsid w:val="003F5346"/>
    <w:rsid w:val="00450985"/>
    <w:rsid w:val="004622B6"/>
    <w:rsid w:val="004A623F"/>
    <w:rsid w:val="004B201A"/>
    <w:rsid w:val="004B57EA"/>
    <w:rsid w:val="004D23F0"/>
    <w:rsid w:val="004E6EDC"/>
    <w:rsid w:val="004F550D"/>
    <w:rsid w:val="00512E83"/>
    <w:rsid w:val="0054148E"/>
    <w:rsid w:val="00561467"/>
    <w:rsid w:val="00571287"/>
    <w:rsid w:val="005A0EC7"/>
    <w:rsid w:val="005F694F"/>
    <w:rsid w:val="0062287A"/>
    <w:rsid w:val="00635792"/>
    <w:rsid w:val="00650B49"/>
    <w:rsid w:val="0065447C"/>
    <w:rsid w:val="006B1B7F"/>
    <w:rsid w:val="006C410B"/>
    <w:rsid w:val="006E36A2"/>
    <w:rsid w:val="00743DCA"/>
    <w:rsid w:val="00761121"/>
    <w:rsid w:val="007C3777"/>
    <w:rsid w:val="007E1835"/>
    <w:rsid w:val="00852A81"/>
    <w:rsid w:val="008A69F0"/>
    <w:rsid w:val="008D0E4A"/>
    <w:rsid w:val="008D5FB4"/>
    <w:rsid w:val="009002F6"/>
    <w:rsid w:val="00916ADA"/>
    <w:rsid w:val="00923D28"/>
    <w:rsid w:val="009537FB"/>
    <w:rsid w:val="00954A48"/>
    <w:rsid w:val="00955E0B"/>
    <w:rsid w:val="00963E26"/>
    <w:rsid w:val="009C7FED"/>
    <w:rsid w:val="009E5602"/>
    <w:rsid w:val="00A0203B"/>
    <w:rsid w:val="00A37D2D"/>
    <w:rsid w:val="00A64137"/>
    <w:rsid w:val="00A65E99"/>
    <w:rsid w:val="00A857E0"/>
    <w:rsid w:val="00AA000F"/>
    <w:rsid w:val="00AF4D47"/>
    <w:rsid w:val="00AF5CEE"/>
    <w:rsid w:val="00BB1078"/>
    <w:rsid w:val="00BC6A33"/>
    <w:rsid w:val="00BE1520"/>
    <w:rsid w:val="00BE5158"/>
    <w:rsid w:val="00CB3CD3"/>
    <w:rsid w:val="00CB46FC"/>
    <w:rsid w:val="00CB6CF9"/>
    <w:rsid w:val="00CF0BE3"/>
    <w:rsid w:val="00CF7183"/>
    <w:rsid w:val="00D30226"/>
    <w:rsid w:val="00D82E9D"/>
    <w:rsid w:val="00DA2C08"/>
    <w:rsid w:val="00E10356"/>
    <w:rsid w:val="00E116D1"/>
    <w:rsid w:val="00E201DA"/>
    <w:rsid w:val="00E31237"/>
    <w:rsid w:val="00E51257"/>
    <w:rsid w:val="00E562BA"/>
    <w:rsid w:val="00E61D28"/>
    <w:rsid w:val="00E85BB8"/>
    <w:rsid w:val="00E90308"/>
    <w:rsid w:val="00ED272B"/>
    <w:rsid w:val="00EE292A"/>
    <w:rsid w:val="00EE7FDF"/>
    <w:rsid w:val="00EF05FB"/>
    <w:rsid w:val="00EF1722"/>
    <w:rsid w:val="00F2666E"/>
    <w:rsid w:val="00F47E89"/>
    <w:rsid w:val="00F62B15"/>
    <w:rsid w:val="00F91A3E"/>
    <w:rsid w:val="00F97D15"/>
    <w:rsid w:val="00FD0277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B6838402-2AEB-479B-B009-8FEA6FCF555D}"/>
</w:settings>
</file>

<file path=word/styles.xml><?xml version="1.0" encoding="utf-8"?>
<w:style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6C410B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6C410B"/>
  </w:style>
  <w:style w:type="character" w:styleId="Brojstranice">
    <w:name w:val="page number"/>
    <w:basedOn w:val="Zadanifontodlomka"/>
    <w:rsid w:val="006C410B"/>
  </w:style>
  <w:style w:type="paragraph" w:styleId="Podnoje">
    <w:name w:val="footer"/>
    <w:basedOn w:val="Normal"/>
    <w:link w:val="PodnojeChar"/>
    <w:uiPriority w:val="99"/>
    <w:unhideWhenUsed/>
    <w:rsid w:val="006C410B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6C410B"/>
  </w:style>
  <w:style w:type="character" w:styleId="Tekstrezerviranogmjesta">
    <w:name w:val="Placeholder Text"/>
    <w:basedOn w:val="Zadanifontodlomka"/>
    <w:uiPriority w:val="99"/>
    <w:semiHidden/>
    <w:rsid w:val="009C7FE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C7FED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9C7FED"/>
    <w:rPr>
      <w:rFonts w:eastAsia="Times New Roman" w:cs="Arial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9C7FED"/>
    <w:rPr>
      <w:rFonts w:ascii="Times New Roman" w:hAnsi="Times New Roman" w:eastAsia="Times New Roman" w:cs="Arial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9C7FED"/>
    <w:rPr>
      <w:rFonts w:ascii="Times New Roman" w:hAnsi="Times New Roman" w:eastAsia="Times New Roman" w:cs="Arial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6665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8591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4820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3576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1870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28393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77586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09616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63507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51304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48898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8678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012178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06884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392487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95389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79842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22266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05063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82980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26609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81913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4090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08336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33835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06586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133742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35234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55127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73011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73483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78576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11059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85000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67834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06051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24156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58172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00390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31937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386529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18777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48911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62709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52230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70206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563530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93760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40112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15835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18678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147992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62974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03404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2.xml" Type="http://schemas.openxmlformats.org/officeDocument/2006/relationships/header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21. svibnja 2025.</izvorni_sadrzaj>
    <derivirana_varijabla naziv="DomainObject.StvarniPocetakDatum_1">21. svibnja 2025.</derivirana_varijabla>
  </DomainObject.StvarniPocetakDatum>
  <DomainObject.StvarniZavrsetakDatum>
    <izvorni_sadrzaj>21. svibnja 2025.</izvorni_sadrzaj>
    <derivirana_varijabla naziv="DomainObject.StvarniZavrsetakDatum_1">21. svibnja 2025.</derivirana_varijabla>
  </DomainObject.StvarniZavrsetakDatum>
  <DomainObject.PlaniraniZavrsetakDatum>
    <izvorni_sadrzaj>21. svibnja 2025.</izvorni_sadrzaj>
    <derivirana_varijabla naziv="DomainObject.PlaniraniZavrsetakDatum_1">21. svibnja 2025.</derivirana_varijabla>
  </DomainObject.PlaniraniZavrsetakDatum>
  <DomainObject.PlaniraniPocetakDatum>
    <izvorni_sadrzaj>21. svibnja 2025.</izvorni_sadrzaj>
    <derivirana_varijabla naziv="DomainObject.PlaniraniPocetakDatum_1">21. svibnja 2025.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13:40</izvorni_sadrzaj>
    <derivirana_varijabla naziv="DomainObject.StvarniZavrsetakVrijeme_1">13:40</derivirana_varijabla>
  </DomainObject.StvarniZavrsetakVrijeme>
  <DomainObject.PlaniraniZavrsetakVrijeme>
    <izvorni_sadrzaj>12:35</izvorni_sadrzaj>
    <derivirana_varijabla naziv="DomainObject.PlaniraniZavrsetakVrijeme_1">12:35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21. svibnja 2025.</izvorni_sadrzaj>
    <derivirana_varijabla naziv="DomainObject.Zapisnik.DatumKreiranja_1">21. svibnja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St-13/2025-24</izvorni_sadrzaj>
    <derivirana_varijabla naziv="DomainObject.Zapisnik.Oznaka_1">St-13/2025-24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2025.</izvorni_sadrzaj>
    <derivirana_varijabla naziv="DomainObject.Predmet.DatumOsnivanja_1">13. siječnja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St-13/2025</izvorni_sadrzaj>
    <derivirana_varijabla naziv="DomainObject.Predmet.OznakaBroj_1">St-13/2025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Dana 13.5.2025. dostavljena dokumentacija 
FINA-e u kartonskoj kutiji A4 papira</izvorni_sadrzaj>
    <derivirana_varijabla naziv="DomainObject.Predmet.PrimjedbaSuca_1">Dana 13.5.2025. dostavljena dokumentacija 
FINA-e u kartonskoj kutiji A4 papira</derivirana_varijabla>
  </DomainObject.Predmet.PrimjedbaSuca>
  <DomainObject.Predmet.ProtustrankaFormated>
    <izvorni_sadrzaj>  BANKO TRANSPORT d. o. o., TINJAN</izvorni_sadrzaj>
    <derivirana_varijabla naziv="DomainObject.Predmet.ProtustrankaFormated_1">  BANKO TRANSPORT d. o. o., TINJAN</derivirana_varijabla>
  </DomainObject.Predmet.ProtustrankaFormated>
  <DomainObject.Predmet.ProtustrankaFormatedOIB>
    <izvorni_sadrzaj>  BANKO TRANSPORT d. o. o., TINJAN, OIB 78169601466</izvorni_sadrzaj>
    <derivirana_varijabla naziv="DomainObject.Predmet.ProtustrankaFormatedOIB_1">  BANKO TRANSPORT d. o. o., TINJAN, OIB 78169601466</derivirana_varijabla>
  </DomainObject.Predmet.ProtustrankaFormatedOIB>
  <DomainObject.Predmet.ProtustrankaFormatedWithAdress>
    <izvorni_sadrzaj> BANKO TRANSPORT d. o. o., TINJAN, Banki 28, 52444 Tinjan</izvorni_sadrzaj>
    <derivirana_varijabla naziv="DomainObject.Predmet.ProtustrankaFormatedWithAdress_1"> BANKO TRANSPORT d. o. o., TINJAN, Banki 28, 52444 Tinjan</derivirana_varijabla>
  </DomainObject.Predmet.ProtustrankaFormatedWithAdress>
  <DomainObject.Predmet.ProtustrankaFormatedWithAdressOIB>
    <izvorni_sadrzaj> BANKO TRANSPORT d. o. o., TINJAN, OIB 78169601466, Banki 28, 52444 Tinjan</izvorni_sadrzaj>
    <derivirana_varijabla naziv="DomainObject.Predmet.ProtustrankaFormatedWithAdressOIB_1"> BANKO TRANSPORT d. o. o., TINJAN, OIB 78169601466, Banki 28, 52444 Tinjan</derivirana_varijabla>
  </DomainObject.Predmet.ProtustrankaFormatedWithAdressOIB>
  <DomainObject.Predmet.ProtustrankaWithAdress>
    <izvorni_sadrzaj>BANKO TRANSPORT d. o. o., TINJAN Banki 28, 52444 Tinjan</izvorni_sadrzaj>
    <derivirana_varijabla naziv="DomainObject.Predmet.ProtustrankaWithAdress_1">BANKO TRANSPORT d. o. o., TINJAN Banki 28, 52444 Tinjan</derivirana_varijabla>
  </DomainObject.Predmet.ProtustrankaWithAdress>
  <DomainObject.Predmet.ProtustrankaWithAdressOIB>
    <izvorni_sadrzaj>BANKO TRANSPORT d. o. o., TINJAN, OIB 78169601466, Banki 28, 52444 Tinjan</izvorni_sadrzaj>
    <derivirana_varijabla naziv="DomainObject.Predmet.ProtustrankaWithAdressOIB_1">BANKO TRANSPORT d. o. o., TINJAN, OIB 78169601466, Banki 28, 52444 Tinjan</derivirana_varijabla>
  </DomainObject.Predmet.ProtustrankaWithAdressOIB>
  <DomainObject.Predmet.ProtustrankaNazivFormated>
    <izvorni_sadrzaj>BANKO TRANSPORT d. o. o., TINJAN</izvorni_sadrzaj>
    <derivirana_varijabla naziv="DomainObject.Predmet.ProtustrankaNazivFormated_1">BANKO TRANSPORT d. o. o., TINJAN</derivirana_varijabla>
  </DomainObject.Predmet.ProtustrankaNazivFormated>
  <DomainObject.Predmet.ProtustrankaNazivFormatedOIB>
    <izvorni_sadrzaj>BANKO TRANSPORT d. o. o., TINJAN, OIB 78169601466</izvorni_sadrzaj>
    <derivirana_varijabla naziv="DomainObject.Predmet.ProtustrankaNazivFormatedOIB_1">BANKO TRANSPORT d. o. o., TINJAN, OIB 78169601466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BANKO TRANSPORT d. o. o., TINJAN zastupanog po punomoćniku Juraj Blažičko</izvorni_sadrzaj>
    <derivirana_varijabla naziv="DomainObject.Predmet.StrankaFormated_1">  BANKO TRANSPORT d. o. o., TINJAN zastupanog po punomoćniku Juraj Blažičko</derivirana_varijabla>
  </DomainObject.Predmet.StrankaFormated>
  <DomainObject.Predmet.StrankaFormatedOIB>
    <izvorni_sadrzaj>  BANKO TRANSPORT d. o. o., TINJAN, OIB 78169601466 zastupanog po punomoćniku Juraj Blažičko</izvorni_sadrzaj>
    <derivirana_varijabla naziv="DomainObject.Predmet.StrankaFormatedOIB_1">  BANKO TRANSPORT d. o. o., TINJAN, OIB 78169601466 zastupanog po punomoćniku Juraj Blažičko</derivirana_varijabla>
  </DomainObject.Predmet.StrankaFormatedOIB>
  <DomainObject.Predmet.StrankaFormatedWithAdress>
    <izvorni_sadrzaj> BANKO TRANSPORT d. o. o., TINJAN, Banki 28, 52444 Tinjan zastupanog po punomoćniku Juraj Blažičko</izvorni_sadrzaj>
    <derivirana_varijabla naziv="DomainObject.Predmet.StrankaFormatedWithAdress_1"> BANKO TRANSPORT d. o. o., TINJAN, Banki 28, 52444 Tinjan zastupanog po punomoćniku Juraj Blažičko</derivirana_varijabla>
  </DomainObject.Predmet.StrankaFormatedWithAdress>
  <DomainObject.Predmet.StrankaFormatedWithAdressOIB>
    <izvorni_sadrzaj> BANKO TRANSPORT d. o. o., TINJAN, OIB 78169601466, Banki 28, 52444 Tinjan zastupanog po punomoćniku Juraj Blažičko</izvorni_sadrzaj>
    <derivirana_varijabla naziv="DomainObject.Predmet.StrankaFormatedWithAdressOIB_1"> BANKO TRANSPORT d. o. o., TINJAN, OIB 78169601466, Banki 28, 52444 Tinjan zastupanog po punomoćniku Juraj Blažičko</derivirana_varijabla>
  </DomainObject.Predmet.StrankaFormatedWithAdressOIB>
  <DomainObject.Predmet.StrankaWithAdress>
    <izvorni_sadrzaj>BANKO TRANSPORT d. o. o., TINJAN Banki 28,52444 Tinjan</izvorni_sadrzaj>
    <derivirana_varijabla naziv="DomainObject.Predmet.StrankaWithAdress_1">BANKO TRANSPORT d. o. o., TINJAN Banki 28,52444 Tinjan</derivirana_varijabla>
  </DomainObject.Predmet.StrankaWithAdress>
  <DomainObject.Predmet.StrankaWithAdressOIB>
    <izvorni_sadrzaj>BANKO TRANSPORT d. o. o., TINJAN, OIB 78169601466, Banki 28,52444 Tinjan</izvorni_sadrzaj>
    <derivirana_varijabla naziv="DomainObject.Predmet.StrankaWithAdressOIB_1">BANKO TRANSPORT d. o. o., TINJAN, OIB 78169601466, Banki 28,52444 Tinjan</derivirana_varijabla>
  </DomainObject.Predmet.StrankaWithAdressOIB>
  <DomainObject.Predmet.StrankaNazivFormated>
    <izvorni_sadrzaj>BANKO TRANSPORT d. o. o., TINJAN</izvorni_sadrzaj>
    <derivirana_varijabla naziv="DomainObject.Predmet.StrankaNazivFormated_1">BANKO TRANSPORT d. o. o., TINJAN</derivirana_varijabla>
  </DomainObject.Predmet.StrankaNazivFormated>
  <DomainObject.Predmet.StrankaNazivFormatedOIB>
    <izvorni_sadrzaj>BANKO TRANSPORT d. o. o., TINJAN, OIB 78169601466</izvorni_sadrzaj>
    <derivirana_varijabla naziv="DomainObject.Predmet.StrankaNazivFormatedOIB_1">BANKO TRANSPORT d. o. o., TINJAN, OIB 78169601466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54164.01</izvorni_sadrzaj>
    <derivirana_varijabla naziv="DomainObject.Predmet.TrenutnaVrijednost_1">54164.01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BANKO TRANSPORT d. o. o., TINJAN zastupanog po punomoćniku Juraj Blažičko</item>
    </izvorni_sadrzaj>
    <derivirana_varijabla naziv="DomainObject.Predmet.StrankaListFormated_1">
      <item>BANKO TRANSPORT d. o. o., TINJAN zastupanog po punomoćniku Juraj Blažičko</item>
    </derivirana_varijabla>
  </DomainObject.Predmet.StrankaListFormated>
  <DomainObject.Predmet.StrankaListFormatedOIB>
    <izvorni_sadrzaj>
      <item>BANKO TRANSPORT d. o. o., TINJAN, OIB 78169601466 zastupanog po punomoćniku Juraj Blažičko</item>
    </izvorni_sadrzaj>
    <derivirana_varijabla naziv="DomainObject.Predmet.StrankaListFormatedOIB_1">
      <item>BANKO TRANSPORT d. o. o., TINJAN, OIB 78169601466 zastupanog po punomoćniku Juraj Blažičko</item>
    </derivirana_varijabla>
  </DomainObject.Predmet.StrankaListFormatedOIB>
  <DomainObject.Predmet.StrankaListFormatedWithAdress>
    <izvorni_sadrzaj>
      <item>BANKO TRANSPORT d. o. o., TINJAN, Banki 28, 52444 Tinjan zastupanog po punomoćniku Juraj Blažičko</item>
    </izvorni_sadrzaj>
    <derivirana_varijabla naziv="DomainObject.Predmet.StrankaListFormatedWithAdress_1">
      <item>BANKO TRANSPORT d. o. o., TINJAN, Banki 28, 52444 Tinjan zastupanog po punomoćniku Juraj Blažičko</item>
    </derivirana_varijabla>
  </DomainObject.Predmet.StrankaListFormatedWithAdress>
  <DomainObject.Predmet.StrankaListFormatedWithAdressOIB>
    <izvorni_sadrzaj>
      <item>BANKO TRANSPORT d. o. o., TINJAN, OIB 78169601466, Banki 28, 52444 Tinjan zastupanog po punomoćniku Juraj Blažičko</item>
    </izvorni_sadrzaj>
    <derivirana_varijabla naziv="DomainObject.Predmet.StrankaListFormatedWithAdressOIB_1">
      <item>BANKO TRANSPORT d. o. o., TINJAN, OIB 78169601466, Banki 28, 52444 Tinjan zastupanog po punomoćniku Juraj Blažičko</item>
    </derivirana_varijabla>
  </DomainObject.Predmet.StrankaListFormatedWithAdressOIB>
  <DomainObject.Predmet.StrankaListNazivFormated>
    <izvorni_sadrzaj>
      <item>BANKO TRANSPORT d. o. o., TINJAN</item>
    </izvorni_sadrzaj>
    <derivirana_varijabla naziv="DomainObject.Predmet.StrankaListNazivFormated_1">
      <item>BANKO TRANSPORT d. o. o., TINJAN</item>
    </derivirana_varijabla>
  </DomainObject.Predmet.StrankaListNazivFormated>
  <DomainObject.Predmet.StrankaListNazivFormatedOIB>
    <izvorni_sadrzaj>
      <item>BANKO TRANSPORT d. o. o., TINJAN, OIB 78169601466</item>
    </izvorni_sadrzaj>
    <derivirana_varijabla naziv="DomainObject.Predmet.StrankaListNazivFormatedOIB_1">
      <item>BANKO TRANSPORT d. o. o., TINJAN, OIB 78169601466</item>
    </derivirana_varijabla>
  </DomainObject.Predmet.StrankaListNazivFormatedOIB>
  <DomainObject.Predmet.ProtuStrankaListFormated>
    <izvorni_sadrzaj>
      <item>BANKO TRANSPORT d. o. o., TINJAN</item>
    </izvorni_sadrzaj>
    <derivirana_varijabla naziv="DomainObject.Predmet.ProtuStrankaListFormated_1">
      <item>BANKO TRANSPORT d. o. o., TINJAN</item>
    </derivirana_varijabla>
  </DomainObject.Predmet.ProtuStrankaListFormated>
  <DomainObject.Predmet.ProtuStrankaListFormatedOIB>
    <izvorni_sadrzaj>
      <item>BANKO TRANSPORT d. o. o., TINJAN, OIB 78169601466</item>
    </izvorni_sadrzaj>
    <derivirana_varijabla naziv="DomainObject.Predmet.ProtuStrankaListFormatedOIB_1">
      <item>BANKO TRANSPORT d. o. o., TINJAN, OIB 78169601466</item>
    </derivirana_varijabla>
  </DomainObject.Predmet.ProtuStrankaListFormatedOIB>
  <DomainObject.Predmet.ProtuStrankaListFormatedWithAdress>
    <izvorni_sadrzaj>
      <item>BANKO TRANSPORT d. o. o., TINJAN, Banki 28, 52444 Tinjan</item>
    </izvorni_sadrzaj>
    <derivirana_varijabla naziv="DomainObject.Predmet.ProtuStrankaListFormatedWithAdress_1">
      <item>BANKO TRANSPORT d. o. o., TINJAN, Banki 28, 52444 Tinjan</item>
    </derivirana_varijabla>
  </DomainObject.Predmet.ProtuStrankaListFormatedWithAdress>
  <DomainObject.Predmet.ProtuStrankaListFormatedWithAdressOIB>
    <izvorni_sadrzaj>
      <item>BANKO TRANSPORT d. o. o., TINJAN, OIB 78169601466, Banki 28, 52444 Tinjan</item>
    </izvorni_sadrzaj>
    <derivirana_varijabla naziv="DomainObject.Predmet.ProtuStrankaListFormatedWithAdressOIB_1">
      <item>BANKO TRANSPORT d. o. o., TINJAN, OIB 78169601466, Banki 28, 52444 Tinjan</item>
    </derivirana_varijabla>
  </DomainObject.Predmet.ProtuStrankaListFormatedWithAdressOIB>
  <DomainObject.Predmet.ProtuStrankaListNazivFormated>
    <izvorni_sadrzaj>
      <item>BANKO TRANSPORT d. o. o., TINJAN</item>
    </izvorni_sadrzaj>
    <derivirana_varijabla naziv="DomainObject.Predmet.ProtuStrankaListNazivFormated_1">
      <item>BANKO TRANSPORT d. o. o., TINJAN</item>
    </derivirana_varijabla>
  </DomainObject.Predmet.ProtuStrankaListNazivFormated>
  <DomainObject.Predmet.ProtuStrankaListNazivFormatedOIB>
    <izvorni_sadrzaj>
      <item>BANKO TRANSPORT d. o. o., TINJAN, OIB 78169601466</item>
    </izvorni_sadrzaj>
    <derivirana_varijabla naziv="DomainObject.Predmet.ProtuStrankaListNazivFormatedOIB_1">
      <item>BANKO TRANSPORT d. o. o., TINJAN, OIB 78169601466</item>
    </derivirana_varijabla>
  </DomainObject.Predmet.ProtuStrankaListNazivFormatedOIB>
  <DomainObject.Predmet.OstaliListFormated>
    <izvorni_sadrzaj>
      <item>Juraj Blažičko punomoćnik sudionika u postupku BANKO TRANSPORT d. o. o., TINJAN</item>
    </izvorni_sadrzaj>
    <derivirana_varijabla naziv="DomainObject.Predmet.OstaliListFormated_1">
      <item>Juraj Blažičko punomoćnik sudionika u postupku BANKO TRANSPORT d. o. o., TINJAN</item>
    </derivirana_varijabla>
  </DomainObject.Predmet.OstaliListFormated>
  <DomainObject.Predmet.OstaliListFormatedOIB>
    <izvorni_sadrzaj>
      <item>Juraj Blažičko, OIB 50076496723 punomoćnik sudionika u postupku BANKO TRANSPORT d. o. o., TINJAN</item>
    </izvorni_sadrzaj>
    <derivirana_varijabla naziv="DomainObject.Predmet.OstaliListFormatedOIB_1">
      <item>Juraj Blažičko, OIB 50076496723 punomoćnik sudionika u postupku BANKO TRANSPORT d. o. o., TINJAN</item>
    </derivirana_varijabla>
  </DomainObject.Predmet.OstaliListFormatedOIB>
  <DomainObject.Predmet.OstaliListFormatedWithAdress>
    <izvorni_sadrzaj>
      <item>Juraj Blažičko, Masarykova ulica 10, 10000 Zagreb punomoćnik sudionika u postupku BANKO TRANSPORT d. o. o., TINJAN</item>
    </izvorni_sadrzaj>
    <derivirana_varijabla naziv="DomainObject.Predmet.OstaliListFormatedWithAdress_1">
      <item>Juraj Blažičko, Masarykova ulica 10, 10000 Zagreb punomoćnik sudionika u postupku BANKO TRANSPORT d. o. o., TINJAN</item>
    </derivirana_varijabla>
  </DomainObject.Predmet.OstaliListFormatedWithAdress>
  <DomainObject.Predmet.OstaliListFormatedWithAdressOIB>
    <izvorni_sadrzaj>
      <item>Juraj Blažičko, OIB 50076496723, Masarykova ulica 10, 10000 Zagreb punomoćnik sudionika u postupku BANKO TRANSPORT d. o. o., TINJAN</item>
    </izvorni_sadrzaj>
    <derivirana_varijabla naziv="DomainObject.Predmet.OstaliListFormatedWithAdressOIB_1">
      <item>Juraj Blažičko, OIB 50076496723, Masarykova ulica 10, 10000 Zagreb punomoćnik sudionika u postupku BANKO TRANSPORT d. o. o., TINJAN</item>
    </derivirana_varijabla>
  </DomainObject.Predmet.OstaliListFormatedWithAdressOIB>
  <DomainObject.Predmet.OstaliListNazivFormated>
    <izvorni_sadrzaj>
      <item>Juraj Blažičko</item>
    </izvorni_sadrzaj>
    <derivirana_varijabla naziv="DomainObject.Predmet.OstaliListNazivFormated_1">
      <item>Juraj Blažičko</item>
    </derivirana_varijabla>
  </DomainObject.Predmet.OstaliListNazivFormated>
  <DomainObject.Predmet.OstaliListNazivFormatedOIB>
    <izvorni_sadrzaj>
      <item>Juraj Blažičko, OIB 50076496723</item>
    </izvorni_sadrzaj>
    <derivirana_varijabla naziv="DomainObject.Predmet.OstaliListNazivFormatedOIB_1">
      <item>Juraj Blažičko, OIB 50076496723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svibnja 2025.</izvorni_sadrzaj>
    <derivirana_varijabla naziv="DomainObject.Datum_1">21. svibnja 2025.</derivirana_varijabla>
  </DomainObject.Datum>
  <DomainObject.PoslovniBrojDokumenta>
    <izvorni_sadrzaj>St-13/2025-24</izvorni_sadrzaj>
    <derivirana_varijabla naziv="DomainObject.PoslovniBrojDokumenta_1">St-13/2025-24</derivirana_varijabla>
  </DomainObject.PoslovniBrojDokumenta>
  <DomainObject.Predmet.StrankaIDrugi>
    <izvorni_sadrzaj>BANKO TRANSPORT d. o. o., TINJAN</izvorni_sadrzaj>
    <derivirana_varijabla naziv="DomainObject.Predmet.StrankaIDrugi_1">BANKO TRANSPORT d. o. o., TINJAN</derivirana_varijabla>
  </DomainObject.Predmet.StrankaIDrugi>
  <DomainObject.Predmet.ProtustrankaIDrugi>
    <izvorni_sadrzaj>BANKO TRANSPORT d. o. o., TINJAN</izvorni_sadrzaj>
    <derivirana_varijabla naziv="DomainObject.Predmet.ProtustrankaIDrugi_1">BANKO TRANSPORT d. o. o., TINJAN</derivirana_varijabla>
  </DomainObject.Predmet.ProtustrankaIDrugi>
  <DomainObject.Predmet.StrankaIDrugiAdressOIB>
    <izvorni_sadrzaj>BANKO TRANSPORT d. o. o., TINJAN, OIB 78169601466, Banki 28, 52444 Tinjan</izvorni_sadrzaj>
    <derivirana_varijabla naziv="DomainObject.Predmet.StrankaIDrugiAdressOIB_1">BANKO TRANSPORT d. o. o., TINJAN, OIB 78169601466, Banki 28, 52444 Tinjan</derivirana_varijabla>
  </DomainObject.Predmet.StrankaIDrugiAdressOIB>
  <DomainObject.Predmet.ProtustrankaIDrugiAdressOIB>
    <izvorni_sadrzaj>BANKO TRANSPORT d. o. o., TINJAN, OIB 78169601466, Banki 28, 52444 Tinjan</izvorni_sadrzaj>
    <derivirana_varijabla naziv="DomainObject.Predmet.ProtustrankaIDrugiAdressOIB_1">BANKO TRANSPORT d. o. o., TINJAN, OIB 78169601466, Banki 28, 52444 Tinjan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Juraj Blažičko</item>
      <item>BANKO TRANSPORT d. o. o., TINJAN</item>
      <item>BANKO TRANSPORT d. o. o., TINJAN</item>
    </izvorni_sadrzaj>
    <derivirana_varijabla naziv="DomainObject.Predmet.SudioniciListNaziv_1">
      <item>Juraj Blažičko</item>
      <item>BANKO TRANSPORT d. o. o., TINJAN</item>
      <item>BANKO TRANSPORT d. o. o., TINJAN</item>
    </derivirana_varijabla>
  </DomainObject.Predmet.SudioniciListNaziv>
  <DomainObject.Predmet.SudioniciListAdressOIB>
    <izvorni_sadrzaj>
      <item>Juraj Blažičko, OIB 50076496723, Masarykova ulica 10,10000 Zagreb</item>
      <item>BANKO TRANSPORT d. o. o., TINJAN, OIB 78169601466, Banki 28,52444 Tinjan</item>
      <item>BANKO TRANSPORT d. o. o., TINJAN, OIB 78169601466, Banki 28,52444 Tinjan</item>
    </izvorni_sadrzaj>
    <derivirana_varijabla naziv="DomainObject.Predmet.SudioniciListAdressOIB_1">
      <item>Juraj Blažičko, OIB 50076496723, Masarykova ulica 10,10000 Zagreb</item>
      <item>BANKO TRANSPORT d. o. o., TINJAN, OIB 78169601466, Banki 28,52444 Tinjan</item>
      <item>BANKO TRANSPORT d. o. o., TINJAN, OIB 78169601466, Banki 28,52444 Tinjan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50076496723</item>
      <item>, OIB 78169601466</item>
      <item>, OIB 78169601466</item>
    </izvorni_sadrzaj>
    <derivirana_varijabla naziv="DomainObject.Predmet.SudioniciListNazivOIB_1">
      <item>, OIB 50076496723</item>
      <item>, OIB 78169601466</item>
      <item>, OIB 78169601466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1, 51000 Rijeka</item>
    </izvorni_sadrzaj>
    <derivirana_varijabla naziv="DomainObject.Predmet.StecajniUpraviteljiListAddressOIB_1">
      <item>Alein Khan, OIB 25613472359, Trg sv. Barbare 1,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13. siječnja 2025.</izvorni_sadrzaj>
    <derivirana_varijabla naziv="DomainObject.Predmet.DatumPocetkaProcesa_1">13. siječnja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13</properties:Pages>
  <properties:Words>3645</properties:Words>
  <properties:Characters>22484</properties:Characters>
  <properties:Lines>632</properties:Lines>
  <properties:Paragraphs>317</properties:Paragraphs>
  <properties:TotalTime>611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26101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2025-01-28T09:54:00Z</dcterms:created>
  <dc:creator>Jasmina Matika</dc:creator>
  <dc:description/>
  <cp:keywords/>
  <cp:lastModifiedBy>Jasmina Matika</cp:lastModifiedBy>
  <dcterms:modified xmlns:xsi="http://www.w3.org/2001/XMLSchema-instance" xsi:type="dcterms:W3CDTF">2025-05-21T12:38:00Z</dcterms:modified>
  <cp:revision>89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St-13/2025-24 / Zapisnik - Ročište radi ispitivanja tražbina (St-13-25 - ZAPISNIK - ROČIŠTE RADI ISPITIVANJA TRAŽBINA.docx)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13</vt:i4>
  </prop:property>
</prop:Properties>
</file>